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p14">
  <w:body>
    <w:p w:rsidRPr="006665D7" w:rsidR="006665D7" w:rsidP="00FD7225" w:rsidRDefault="00AC1973" w14:paraId="42ACEE84" w14:textId="77777777">
      <w:pPr>
        <w:tabs>
          <w:tab w:val="right" w:pos="9638"/>
        </w:tabs>
        <w:rPr>
          <w:rFonts w:ascii="Perpetua" w:hAnsi="Perpetua" w:cs="Arial"/>
          <w:sz w:val="16"/>
          <w:szCs w:val="16"/>
        </w:rPr>
      </w:pPr>
      <w:r w:rsidRPr="006324B3">
        <w:rPr>
          <w:rFonts w:ascii="Arial" w:hAnsi="Arial" w:cs="Arial"/>
          <w:noProof/>
          <w:sz w:val="21"/>
          <w:szCs w:val="21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F3B2EFE" wp14:editId="07777777">
                <wp:simplePos x="0" y="0"/>
                <wp:positionH relativeFrom="column">
                  <wp:posOffset>4686300</wp:posOffset>
                </wp:positionH>
                <wp:positionV relativeFrom="paragraph">
                  <wp:posOffset>-1019175</wp:posOffset>
                </wp:positionV>
                <wp:extent cx="1781810" cy="1225550"/>
                <wp:effectExtent l="0" t="1905" r="3175" b="1270"/>
                <wp:wrapNone/>
                <wp:docPr id="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181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2277" w:rsidRDefault="00812277" w14:paraId="672A6659" w14:textId="77777777">
                            <w:r w:rsidRPr="00C646AD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B4FE6E7" wp14:editId="07777777">
                                  <wp:extent cx="1600200" cy="1133475"/>
                                  <wp:effectExtent l="0" t="0" r="0" b="0"/>
                                  <wp:docPr id="14" name="Picture 14" descr="colouraug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olouraug0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0200" cy="1133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 w14:anchorId="7F916E32">
              <v:shapetype id="_x0000_t202" coordsize="21600,21600" o:spt="202" path="m,l,21600r21600,l21600,xe" w14:anchorId="4F3B2EFE">
                <v:stroke joinstyle="miter"/>
                <v:path gradientshapeok="t" o:connecttype="rect"/>
              </v:shapetype>
              <v:shape id="Text Box 5" style="position:absolute;margin-left:369pt;margin-top:-80.25pt;width:140.3pt;height:96.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">
                <v:textbox style="mso-fit-shape-to-text:t">
                  <w:txbxContent>
                    <w:p w:rsidR="00812277" w:rsidRDefault="00812277" w14:paraId="0A37501D" w14:textId="77777777">
                      <w:r w:rsidRPr="00C646AD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089F920C" wp14:editId="07777777">
                            <wp:extent cx="1600200" cy="1133475"/>
                            <wp:effectExtent l="0" t="0" r="0" b="0"/>
                            <wp:docPr id="108833921" name="Picture 14" descr="colouraug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olouraug0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0200" cy="1133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665D7" w:rsidP="006665D7" w:rsidRDefault="006665D7" w14:paraId="5DAB6C7B" w14:textId="77777777">
      <w:pPr>
        <w:rPr>
          <w:rFonts w:ascii="Perpetua" w:hAnsi="Perpetua" w:cs="Arial"/>
          <w:sz w:val="16"/>
          <w:szCs w:val="16"/>
        </w:rPr>
      </w:pPr>
    </w:p>
    <w:p w:rsidR="00D2704C" w:rsidP="006665D7" w:rsidRDefault="00D2704C" w14:paraId="02EB378F" w14:textId="77777777">
      <w:pPr>
        <w:rPr>
          <w:rFonts w:ascii="Perpetua" w:hAnsi="Perpetua" w:cs="Arial"/>
          <w:sz w:val="16"/>
          <w:szCs w:val="16"/>
        </w:rPr>
      </w:pPr>
    </w:p>
    <w:p w:rsidR="00D2704C" w:rsidP="00D2704C" w:rsidRDefault="00D2704C" w14:paraId="6A05A809" w14:textId="77777777">
      <w:pPr>
        <w:tabs>
          <w:tab w:val="right" w:pos="9638"/>
        </w:tabs>
        <w:rPr>
          <w:rFonts w:ascii="Calibri" w:hAnsi="Calibri" w:cs="Arial"/>
        </w:rPr>
      </w:pPr>
    </w:p>
    <w:p w:rsidR="540A4CE5" w:rsidP="3CF9B8D6" w:rsidRDefault="540A4CE5" w14:paraId="5324C54D" w14:textId="2F310539">
      <w:pPr>
        <w:spacing w:line="259" w:lineRule="auto"/>
      </w:pPr>
    </w:p>
    <w:p w:rsidR="00F5FE1A" w:rsidP="73784687" w:rsidRDefault="00F5FE1A" w14:paraId="01D0B128" w14:textId="234B7468">
      <w:pPr>
        <w:pStyle w:val="Normal"/>
        <w:tabs>
          <w:tab w:val="right" w:leader="none" w:pos="9638"/>
        </w:tabs>
        <w:bidi w:val="0"/>
        <w:spacing w:before="0" w:beforeAutospacing="off" w:after="0" w:afterAutospacing="off" w:line="259" w:lineRule="auto"/>
        <w:ind w:left="0" w:right="0"/>
        <w:jc w:val="left"/>
        <w:rPr>
          <w:rFonts w:ascii="Calibri" w:hAnsi="Calibri" w:cs="Arial"/>
          <w:sz w:val="24"/>
          <w:szCs w:val="24"/>
        </w:rPr>
      </w:pPr>
      <w:r w:rsidRPr="73784687" w:rsidR="00F5FE1A">
        <w:rPr>
          <w:rFonts w:ascii="Calibri" w:hAnsi="Calibri" w:cs="Arial"/>
        </w:rPr>
        <w:t>Simon Willcock</w:t>
      </w:r>
    </w:p>
    <w:p w:rsidRPr="00241C41" w:rsidR="00D2704C" w:rsidP="00D2704C" w:rsidRDefault="00D2704C" w14:paraId="28661F62" w14:textId="778234D2">
      <w:pPr>
        <w:tabs>
          <w:tab w:val="right" w:pos="9638"/>
        </w:tabs>
        <w:rPr>
          <w:rFonts w:ascii="Calibri" w:hAnsi="Calibri" w:cs="Arial"/>
        </w:rPr>
      </w:pPr>
      <w:r>
        <w:rPr>
          <w:rFonts w:ascii="Calibri" w:hAnsi="Calibri" w:cs="Arial"/>
        </w:rPr>
        <w:t xml:space="preserve">School of </w:t>
      </w:r>
      <w:r w:rsidR="003C46F3">
        <w:rPr>
          <w:rFonts w:ascii="Calibri" w:hAnsi="Calibri" w:cs="Arial"/>
        </w:rPr>
        <w:t xml:space="preserve">Natural </w:t>
      </w:r>
      <w:r>
        <w:rPr>
          <w:rFonts w:ascii="Calibri" w:hAnsi="Calibri" w:cs="Arial"/>
        </w:rPr>
        <w:t>Sciences</w:t>
      </w:r>
    </w:p>
    <w:p w:rsidRPr="00241C41" w:rsidR="00D2704C" w:rsidP="00D2704C" w:rsidRDefault="00D2704C" w14:paraId="41C8F396" w14:textId="77777777">
      <w:pPr>
        <w:tabs>
          <w:tab w:val="right" w:pos="9638"/>
        </w:tabs>
        <w:rPr>
          <w:rFonts w:ascii="Calibri" w:hAnsi="Calibri" w:cs="Arial"/>
        </w:rPr>
      </w:pPr>
    </w:p>
    <w:p w:rsidRPr="00241C41" w:rsidR="00D2704C" w:rsidP="00D2704C" w:rsidRDefault="00D2704C" w14:paraId="72A3D3EC" w14:textId="77777777">
      <w:pPr>
        <w:tabs>
          <w:tab w:val="right" w:pos="9638"/>
        </w:tabs>
        <w:rPr>
          <w:rFonts w:ascii="Calibri" w:hAnsi="Calibri" w:cs="Arial"/>
        </w:rPr>
      </w:pPr>
    </w:p>
    <w:p w:rsidR="3D7E5831" w:rsidP="3CF9B8D6" w:rsidRDefault="00915DF6" w14:paraId="428ED959" w14:textId="5C237250">
      <w:pPr>
        <w:spacing w:line="259" w:lineRule="auto"/>
        <w:rPr>
          <w:rFonts w:ascii="Calibri" w:hAnsi="Calibri" w:cs="Arial"/>
        </w:rPr>
      </w:pPr>
      <w:r w:rsidRPr="73784687" w:rsidR="3518BA7C">
        <w:rPr>
          <w:rFonts w:ascii="Calibri" w:hAnsi="Calibri" w:cs="Arial"/>
        </w:rPr>
        <w:t>19</w:t>
      </w:r>
      <w:r w:rsidRPr="73784687" w:rsidR="00195716">
        <w:rPr>
          <w:rFonts w:ascii="Calibri" w:hAnsi="Calibri" w:cs="Arial"/>
        </w:rPr>
        <w:t xml:space="preserve"> </w:t>
      </w:r>
      <w:r w:rsidRPr="73784687" w:rsidR="3E9BDC7B">
        <w:rPr>
          <w:rFonts w:ascii="Calibri" w:hAnsi="Calibri" w:cs="Arial"/>
        </w:rPr>
        <w:t xml:space="preserve">March </w:t>
      </w:r>
      <w:r w:rsidRPr="73784687" w:rsidR="00FD1163">
        <w:rPr>
          <w:rFonts w:ascii="Calibri" w:hAnsi="Calibri" w:cs="Arial"/>
        </w:rPr>
        <w:t>202</w:t>
      </w:r>
      <w:r w:rsidRPr="73784687" w:rsidR="00915DF6">
        <w:rPr>
          <w:rFonts w:ascii="Calibri" w:hAnsi="Calibri" w:cs="Arial"/>
        </w:rPr>
        <w:t>1</w:t>
      </w:r>
    </w:p>
    <w:p w:rsidRPr="00241C41" w:rsidR="00D2704C" w:rsidP="00D2704C" w:rsidRDefault="00D2704C" w14:paraId="0D0B940D" w14:textId="77777777">
      <w:pPr>
        <w:tabs>
          <w:tab w:val="right" w:pos="9638"/>
        </w:tabs>
        <w:rPr>
          <w:rFonts w:ascii="Calibri" w:hAnsi="Calibri" w:cs="Arial"/>
        </w:rPr>
      </w:pPr>
    </w:p>
    <w:p w:rsidRPr="00241C41" w:rsidR="00D2704C" w:rsidP="00D2704C" w:rsidRDefault="00D2704C" w14:paraId="0E27B00A" w14:textId="77777777">
      <w:pPr>
        <w:rPr>
          <w:rFonts w:ascii="Calibri" w:hAnsi="Calibri"/>
        </w:rPr>
      </w:pPr>
    </w:p>
    <w:p w:rsidR="00D2704C" w:rsidP="73784687" w:rsidRDefault="00D2704C" w14:paraId="00756DBC" w14:textId="1EB9B241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Calibri" w:hAnsi="Calibri"/>
        </w:rPr>
      </w:pPr>
      <w:r w:rsidRPr="73784687" w:rsidR="00D2704C">
        <w:rPr>
          <w:rFonts w:ascii="Calibri" w:hAnsi="Calibri"/>
        </w:rPr>
        <w:t>Dear</w:t>
      </w:r>
      <w:r w:rsidRPr="73784687" w:rsidR="56C12743">
        <w:rPr>
          <w:rFonts w:ascii="Calibri" w:hAnsi="Calibri"/>
        </w:rPr>
        <w:t xml:space="preserve"> Simon</w:t>
      </w:r>
    </w:p>
    <w:p w:rsidR="00D2704C" w:rsidP="00D2704C" w:rsidRDefault="00D2704C" w14:paraId="60061E4C" w14:textId="77777777">
      <w:pPr>
        <w:rPr>
          <w:rFonts w:ascii="Calibri" w:hAnsi="Calibri"/>
        </w:rPr>
      </w:pPr>
    </w:p>
    <w:p w:rsidR="00037AC9" w:rsidP="00D2704C" w:rsidRDefault="00D2704C" w14:paraId="0349F3C1" w14:textId="77777777">
      <w:pPr>
        <w:rPr>
          <w:rFonts w:ascii="Calibri" w:hAnsi="Calibri"/>
          <w:b/>
          <w:lang w:eastAsia="en-US"/>
        </w:rPr>
      </w:pPr>
      <w:r>
        <w:rPr>
          <w:rFonts w:ascii="Calibri" w:hAnsi="Calibri"/>
          <w:b/>
          <w:lang w:eastAsia="en-US"/>
        </w:rPr>
        <w:t xml:space="preserve">College of Environmental Sciences and Engineering Ethics Committee </w:t>
      </w:r>
    </w:p>
    <w:p w:rsidRPr="00241C41" w:rsidR="00D2704C" w:rsidP="73784687" w:rsidRDefault="00D2704C" w14:paraId="44EAFD9C" w14:textId="003A433E">
      <w:pPr>
        <w:rPr>
          <w:rFonts w:ascii="Calibri" w:hAnsi="Calibri" w:cs="Calibri" w:asciiTheme="minorAscii" w:hAnsiTheme="minorAscii" w:cstheme="minorAscii"/>
          <w:b w:val="1"/>
          <w:bCs w:val="1"/>
        </w:rPr>
      </w:pPr>
      <w:r w:rsidRPr="73784687" w:rsidR="00D2704C">
        <w:rPr>
          <w:rFonts w:ascii="Calibri" w:hAnsi="Calibri"/>
          <w:b w:val="1"/>
          <w:bCs w:val="1"/>
          <w:lang w:eastAsia="en-US"/>
        </w:rPr>
        <w:t xml:space="preserve">Approval Number: </w:t>
      </w:r>
      <w:r w:rsidRPr="73784687" w:rsidR="2B36508A">
        <w:rPr>
          <w:rFonts w:ascii="Calibri" w:hAnsi="Calibri"/>
          <w:b w:val="1"/>
          <w:bCs w:val="1"/>
          <w:lang w:eastAsia="en-US"/>
        </w:rPr>
        <w:t>COESE2021SW01A</w:t>
      </w:r>
    </w:p>
    <w:p w:rsidR="73784687" w:rsidP="73784687" w:rsidRDefault="73784687" w14:paraId="420EBAEB" w14:textId="69CA47C0">
      <w:pPr>
        <w:pStyle w:val="Normal"/>
        <w:rPr>
          <w:rFonts w:ascii="Calibri" w:hAnsi="Calibri"/>
          <w:b w:val="1"/>
          <w:bCs w:val="1"/>
          <w:sz w:val="24"/>
          <w:szCs w:val="24"/>
          <w:lang w:eastAsia="en-US"/>
        </w:rPr>
      </w:pPr>
    </w:p>
    <w:p w:rsidRPr="00EF58BA" w:rsidR="00D2704C" w:rsidP="73784687" w:rsidRDefault="00D2704C" w14:paraId="5FDA1FB1" w14:textId="6AD0F492">
      <w:pPr>
        <w:pStyle w:val="Normal"/>
        <w:rPr>
          <w:rFonts w:ascii="Calibri" w:hAnsi="Calibri" w:asciiTheme="minorAscii" w:hAnsiTheme="minorAscii"/>
        </w:rPr>
      </w:pPr>
      <w:r w:rsidRPr="73784687" w:rsidR="00D2704C">
        <w:rPr>
          <w:rFonts w:ascii="Calibri" w:hAnsi="Calibri"/>
        </w:rPr>
        <w:t xml:space="preserve">I am writing to confirm that your proposed research study entitled </w:t>
      </w:r>
      <w:r w:rsidRPr="73784687" w:rsidR="00FC64F4">
        <w:rPr>
          <w:rFonts w:ascii="Calibri" w:hAnsi="Calibri"/>
        </w:rPr>
        <w:t>“</w:t>
      </w:r>
      <w:r w:rsidRPr="73784687" w:rsidR="0164C6C4">
        <w:rPr>
          <w:rFonts w:ascii="Calibri" w:hAnsi="Calibri" w:eastAsia="Calibri" w:cs="Calibri"/>
          <w:noProof w:val="0"/>
          <w:color w:val="000000" w:themeColor="text1" w:themeTint="FF" w:themeShade="FF"/>
          <w:sz w:val="24"/>
          <w:szCs w:val="24"/>
          <w:lang w:val="en-US"/>
        </w:rPr>
        <w:t>Scaling up Off-Grid Sanitation (smartphone survey)</w:t>
      </w:r>
      <w:r w:rsidRPr="73784687" w:rsidR="00CF72F8">
        <w:rPr>
          <w:rFonts w:ascii="Calibri" w:hAnsi="Calibri"/>
        </w:rPr>
        <w:t>”</w:t>
      </w:r>
      <w:r w:rsidRPr="73784687" w:rsidR="00995323">
        <w:rPr>
          <w:rFonts w:ascii="Calibri" w:hAnsi="Calibri"/>
        </w:rPr>
        <w:t xml:space="preserve"> </w:t>
      </w:r>
      <w:r w:rsidRPr="73784687" w:rsidR="00D2704C">
        <w:rPr>
          <w:rFonts w:ascii="Calibri" w:hAnsi="Calibri"/>
        </w:rPr>
        <w:t xml:space="preserve">was reviewed and granted approval under the procedures operated by the College of </w:t>
      </w:r>
      <w:r w:rsidRPr="73784687" w:rsidR="00DC61C9">
        <w:rPr>
          <w:rFonts w:ascii="Calibri" w:hAnsi="Calibri"/>
        </w:rPr>
        <w:t xml:space="preserve">Environmental </w:t>
      </w:r>
      <w:r w:rsidRPr="73784687" w:rsidR="00D2704C">
        <w:rPr>
          <w:rFonts w:ascii="Calibri" w:hAnsi="Calibri"/>
        </w:rPr>
        <w:t>Sciences</w:t>
      </w:r>
      <w:r w:rsidRPr="73784687" w:rsidR="00DC61C9">
        <w:rPr>
          <w:rFonts w:ascii="Calibri" w:hAnsi="Calibri"/>
        </w:rPr>
        <w:t xml:space="preserve"> and Engineering</w:t>
      </w:r>
      <w:r w:rsidRPr="73784687" w:rsidR="00D2704C">
        <w:rPr>
          <w:rFonts w:ascii="Calibri" w:hAnsi="Calibri"/>
        </w:rPr>
        <w:t xml:space="preserve"> Ethics Committee. </w:t>
      </w:r>
    </w:p>
    <w:p w:rsidR="00D2704C" w:rsidP="00D2704C" w:rsidRDefault="00D2704C" w14:paraId="4B94D5A5" w14:textId="77777777">
      <w:pPr>
        <w:jc w:val="both"/>
        <w:rPr>
          <w:rFonts w:ascii="Calibri" w:hAnsi="Calibri"/>
        </w:rPr>
      </w:pPr>
    </w:p>
    <w:p w:rsidRPr="00241C41" w:rsidR="00D2704C" w:rsidP="00D2704C" w:rsidRDefault="00D2704C" w14:paraId="608D49E8" w14:textId="77777777">
      <w:pPr>
        <w:tabs>
          <w:tab w:val="right" w:pos="9638"/>
        </w:tabs>
        <w:rPr>
          <w:rFonts w:ascii="Calibri" w:hAnsi="Calibri" w:cs="Arial"/>
        </w:rPr>
      </w:pPr>
      <w:r w:rsidRPr="00241C41">
        <w:rPr>
          <w:rFonts w:ascii="Calibri" w:hAnsi="Calibri" w:cs="Arial"/>
        </w:rPr>
        <w:t>Yours sincerely</w:t>
      </w:r>
    </w:p>
    <w:p w:rsidR="00D2704C" w:rsidP="00D2704C" w:rsidRDefault="00D2704C" w14:paraId="51738563" w14:textId="77777777">
      <w:pPr>
        <w:tabs>
          <w:tab w:val="right" w:pos="9638"/>
        </w:tabs>
        <w:rPr>
          <w:rFonts w:ascii="Calibri" w:hAnsi="Calibri" w:cs="Arial"/>
        </w:rPr>
      </w:pPr>
      <w:r>
        <w:rPr>
          <w:noProof/>
          <w:lang w:eastAsia="en-GB"/>
        </w:rPr>
        <w:drawing>
          <wp:anchor distT="0" distB="0" distL="114300" distR="114300" simplePos="0" relativeHeight="251658241" behindDoc="0" locked="0" layoutInCell="1" allowOverlap="1" wp14:anchorId="2A6EDD08" wp14:editId="7A223E24">
            <wp:simplePos x="0" y="0"/>
            <wp:positionH relativeFrom="column">
              <wp:posOffset>0</wp:posOffset>
            </wp:positionH>
            <wp:positionV relativeFrom="paragraph">
              <wp:posOffset>190500</wp:posOffset>
            </wp:positionV>
            <wp:extent cx="1838325" cy="713868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713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Pr="00241C41" w:rsidR="00D2704C" w:rsidP="00D2704C" w:rsidRDefault="00D2704C" w14:paraId="3DEEC669" w14:textId="77777777">
      <w:pPr>
        <w:tabs>
          <w:tab w:val="right" w:pos="9638"/>
        </w:tabs>
        <w:rPr>
          <w:rFonts w:ascii="Calibri" w:hAnsi="Calibri" w:cs="Arial"/>
        </w:rPr>
      </w:pPr>
    </w:p>
    <w:p w:rsidR="00D2704C" w:rsidP="00D2704C" w:rsidRDefault="00D2704C" w14:paraId="3656B9AB" w14:textId="77777777">
      <w:pPr>
        <w:tabs>
          <w:tab w:val="right" w:pos="9638"/>
        </w:tabs>
        <w:rPr>
          <w:rFonts w:ascii="Calibri" w:hAnsi="Calibri" w:cs="Arial"/>
        </w:rPr>
      </w:pPr>
    </w:p>
    <w:p w:rsidR="00D2704C" w:rsidP="00D2704C" w:rsidRDefault="00D2704C" w14:paraId="45FB0818" w14:textId="77777777">
      <w:pPr>
        <w:tabs>
          <w:tab w:val="right" w:pos="9638"/>
        </w:tabs>
        <w:rPr>
          <w:rFonts w:ascii="Calibri" w:hAnsi="Calibri" w:cs="Arial"/>
        </w:rPr>
      </w:pPr>
    </w:p>
    <w:p w:rsidR="00D2704C" w:rsidP="00D2704C" w:rsidRDefault="00D2704C" w14:paraId="049F31CB" w14:textId="77777777">
      <w:pPr>
        <w:tabs>
          <w:tab w:val="right" w:pos="9638"/>
        </w:tabs>
        <w:rPr>
          <w:rFonts w:ascii="Calibri" w:hAnsi="Calibri" w:cs="Arial"/>
        </w:rPr>
      </w:pPr>
    </w:p>
    <w:p w:rsidRPr="00241C41" w:rsidR="00D2704C" w:rsidP="00D2704C" w:rsidRDefault="00D2704C" w14:paraId="2FD41463" w14:textId="77777777">
      <w:pPr>
        <w:tabs>
          <w:tab w:val="right" w:pos="9638"/>
        </w:tabs>
        <w:rPr>
          <w:rFonts w:ascii="Calibri" w:hAnsi="Calibri" w:cs="Arial"/>
        </w:rPr>
      </w:pPr>
      <w:r>
        <w:rPr>
          <w:rFonts w:ascii="Calibri" w:hAnsi="Calibri" w:cs="Arial"/>
        </w:rPr>
        <w:t>Jane Lee</w:t>
      </w:r>
    </w:p>
    <w:p w:rsidRPr="00241C41" w:rsidR="00D2704C" w:rsidP="00D2704C" w:rsidRDefault="00D2704C" w14:paraId="3B63C67E" w14:textId="77777777">
      <w:pPr>
        <w:tabs>
          <w:tab w:val="right" w:pos="9638"/>
        </w:tabs>
        <w:rPr>
          <w:rFonts w:ascii="Calibri" w:hAnsi="Calibri" w:cs="Arial"/>
          <w:i/>
          <w:iCs/>
        </w:rPr>
      </w:pPr>
      <w:r w:rsidRPr="00241C41">
        <w:rPr>
          <w:rFonts w:ascii="Calibri" w:hAnsi="Calibri" w:cs="Arial"/>
          <w:i/>
          <w:iCs/>
        </w:rPr>
        <w:t xml:space="preserve">Secretary, College of </w:t>
      </w:r>
      <w:r w:rsidR="00037AC9">
        <w:rPr>
          <w:rFonts w:ascii="Calibri" w:hAnsi="Calibri" w:cs="Arial"/>
          <w:i/>
          <w:iCs/>
        </w:rPr>
        <w:t xml:space="preserve">Environmental </w:t>
      </w:r>
      <w:r w:rsidRPr="00241C41">
        <w:rPr>
          <w:rFonts w:ascii="Calibri" w:hAnsi="Calibri" w:cs="Arial"/>
          <w:i/>
          <w:iCs/>
        </w:rPr>
        <w:t>Sciences</w:t>
      </w:r>
      <w:r w:rsidR="00037AC9">
        <w:rPr>
          <w:rFonts w:ascii="Calibri" w:hAnsi="Calibri" w:cs="Arial"/>
          <w:i/>
          <w:iCs/>
        </w:rPr>
        <w:t xml:space="preserve"> and Engineering</w:t>
      </w:r>
      <w:r w:rsidRPr="00241C41">
        <w:rPr>
          <w:rFonts w:ascii="Calibri" w:hAnsi="Calibri" w:cs="Arial"/>
          <w:i/>
          <w:iCs/>
        </w:rPr>
        <w:t xml:space="preserve"> Ethics Committee</w:t>
      </w:r>
    </w:p>
    <w:p w:rsidRPr="006665D7" w:rsidR="00D2704C" w:rsidP="006665D7" w:rsidRDefault="00D2704C" w14:paraId="53128261" w14:textId="77777777">
      <w:pPr>
        <w:rPr>
          <w:rFonts w:ascii="Perpetua" w:hAnsi="Perpetua" w:cs="Arial"/>
          <w:sz w:val="16"/>
          <w:szCs w:val="16"/>
        </w:rPr>
      </w:pPr>
    </w:p>
    <w:sectPr w:rsidRPr="006665D7" w:rsidR="00D2704C" w:rsidSect="002114B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orient="portrait"/>
      <w:pgMar w:top="2268" w:right="1134" w:bottom="1985" w:left="1134" w:header="113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076769" w:rsidRDefault="00076769" w14:paraId="23E4BF86" w14:textId="77777777">
      <w:r>
        <w:separator/>
      </w:r>
    </w:p>
  </w:endnote>
  <w:endnote w:type="continuationSeparator" w:id="0">
    <w:p w:rsidR="00076769" w:rsidRDefault="00076769" w14:paraId="6633F916" w14:textId="77777777">
      <w:r>
        <w:continuationSeparator/>
      </w:r>
    </w:p>
  </w:endnote>
  <w:endnote w:type="continuationNotice" w:id="1">
    <w:p w:rsidR="00076769" w:rsidRDefault="00076769" w14:paraId="3DBAE60E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KTGEZ Z+ Perpetua Std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erpetua"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erpetua Std">
    <w:altName w:val="Times New Roman"/>
    <w:panose1 w:val="00000000000000000000"/>
    <w:charset w:val="00"/>
    <w:family w:val="roman"/>
    <w:notTrueType/>
    <w:pitch w:val="default"/>
  </w:font>
  <w:font w:name="PerpetuaStd-Bold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erpetuaStd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04851" w:rsidRDefault="00604851" w14:paraId="4DDBEF00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828" w:type="dxa"/>
      <w:tblLook w:val="04A0" w:firstRow="1" w:lastRow="0" w:firstColumn="1" w:lastColumn="0" w:noHBand="0" w:noVBand="1"/>
    </w:tblPr>
    <w:tblGrid>
      <w:gridCol w:w="3168"/>
      <w:gridCol w:w="6660"/>
    </w:tblGrid>
    <w:tr w:rsidRPr="001F5F2C" w:rsidR="00812277" w:rsidTr="00A25AA9" w14:paraId="4531963B" w14:textId="77777777">
      <w:tc>
        <w:tcPr>
          <w:tcW w:w="3168" w:type="dxa"/>
        </w:tcPr>
        <w:p w:rsidRPr="00AC1973" w:rsidR="00812277" w:rsidP="002114BC" w:rsidRDefault="00812277" w14:paraId="732B0A8E" w14:textId="77777777">
          <w:pPr>
            <w:pStyle w:val="Default"/>
            <w:rPr>
              <w:rFonts w:ascii="Perpetua Std" w:hAnsi="Perpetua Std"/>
              <w:b/>
              <w:color w:val="1C1C1C"/>
              <w:sz w:val="13"/>
              <w:szCs w:val="13"/>
            </w:rPr>
          </w:pPr>
          <w:r>
            <w:rPr>
              <w:rFonts w:ascii="Perpetua Std" w:hAnsi="Perpetua Std"/>
              <w:b/>
              <w:color w:val="1C1C1C"/>
              <w:sz w:val="13"/>
              <w:szCs w:val="13"/>
            </w:rPr>
            <w:t>PRIFYSGOL BANGOR</w:t>
          </w:r>
        </w:p>
        <w:p w:rsidRPr="00AC1973" w:rsidR="00812277" w:rsidP="00250AF0" w:rsidRDefault="00812277" w14:paraId="0BF02D85" w14:textId="77777777">
          <w:pPr>
            <w:autoSpaceDE w:val="0"/>
            <w:autoSpaceDN w:val="0"/>
            <w:adjustRightInd w:val="0"/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s-ES"/>
            </w:rPr>
          </w:pPr>
          <w:r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s-ES"/>
            </w:rPr>
            <w:t>BANGOR, GWYNEDD</w:t>
          </w:r>
        </w:p>
        <w:p w:rsidRPr="00250AF0" w:rsidR="00812277" w:rsidP="006D12BE" w:rsidRDefault="00812277" w14:paraId="6F106BF0" w14:textId="77777777">
          <w:pPr>
            <w:autoSpaceDE w:val="0"/>
            <w:autoSpaceDN w:val="0"/>
            <w:adjustRightInd w:val="0"/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s-ES"/>
            </w:rPr>
          </w:pPr>
          <w:r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s-ES"/>
            </w:rPr>
            <w:t>LL57 2UW, DU</w:t>
          </w:r>
        </w:p>
        <w:p w:rsidRPr="00A25AA9" w:rsidR="00812277" w:rsidP="006D12BE" w:rsidRDefault="007A372A" w14:paraId="0E9406DA" w14:textId="77777777">
          <w:pPr>
            <w:pStyle w:val="BasicParagraph"/>
            <w:tabs>
              <w:tab w:val="left" w:pos="2750"/>
              <w:tab w:val="left" w:pos="5500"/>
            </w:tabs>
            <w:rPr>
              <w:rFonts w:ascii="Perpetua" w:hAnsi="Perpetua" w:cs="Perpetua"/>
              <w:color w:val="1C1C1C"/>
              <w:spacing w:val="12"/>
              <w:sz w:val="13"/>
              <w:szCs w:val="13"/>
              <w:lang w:val="es-ES"/>
            </w:rPr>
          </w:pPr>
          <w:hyperlink w:history="1" r:id="rId1">
            <w:r w:rsidRPr="009A5DF6" w:rsidR="00812277">
              <w:rPr>
                <w:rStyle w:val="Hyperlink"/>
                <w:rFonts w:ascii="PerpetuaStd" w:hAnsi="PerpetuaStd" w:eastAsia="Cambria" w:cs="PerpetuaStd"/>
                <w:sz w:val="13"/>
                <w:szCs w:val="13"/>
                <w:lang w:val="es-ES"/>
              </w:rPr>
              <w:t>WWW.BANGOR.AC.UK</w:t>
            </w:r>
          </w:hyperlink>
        </w:p>
      </w:tc>
      <w:tc>
        <w:tcPr>
          <w:tcW w:w="6660" w:type="dxa"/>
        </w:tcPr>
        <w:p w:rsidR="00812277" w:rsidP="002114BC" w:rsidRDefault="00812277" w14:paraId="75F62319" w14:textId="637B279C">
          <w:pPr>
            <w:tabs>
              <w:tab w:val="left" w:pos="3045"/>
            </w:tabs>
            <w:autoSpaceDE w:val="0"/>
            <w:autoSpaceDN w:val="0"/>
            <w:adjustRightInd w:val="0"/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</w:pPr>
          <w:r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  <w:t>BANGOR UNIVERSITY</w:t>
          </w:r>
          <w:r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  <w:tab/>
          </w:r>
          <w:r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  <w:t xml:space="preserve">PROFESSOR </w:t>
          </w:r>
          <w:r w:rsidR="00462655"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  <w:t>MORAG</w:t>
          </w:r>
          <w:r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  <w:t xml:space="preserve"> </w:t>
          </w:r>
          <w:r w:rsidR="00462655"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  <w:t>MCDONALD</w:t>
          </w:r>
          <w:r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  <w:tab/>
          </w:r>
        </w:p>
        <w:p w:rsidRPr="000E3380" w:rsidR="00812277" w:rsidP="002114BC" w:rsidRDefault="00812277" w14:paraId="49396897" w14:textId="77777777">
          <w:pPr>
            <w:tabs>
              <w:tab w:val="left" w:pos="3045"/>
              <w:tab w:val="left" w:pos="3109"/>
            </w:tabs>
            <w:autoSpaceDE w:val="0"/>
            <w:autoSpaceDN w:val="0"/>
            <w:adjustRightInd w:val="0"/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</w:pPr>
          <w:r w:rsidRPr="00AC1973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>BANGOR, GWYNED</w:t>
          </w:r>
          <w:r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>D</w:t>
          </w:r>
          <w:r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ab/>
          </w:r>
          <w:r w:rsidRPr="000E3380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>DEON Y COLEG/DEAN OF COLLEGE</w:t>
          </w:r>
        </w:p>
        <w:p w:rsidRPr="000E3380" w:rsidR="00812277" w:rsidP="002114BC" w:rsidRDefault="00812277" w14:paraId="3BF0AAF2" w14:textId="57AA27CD">
          <w:pPr>
            <w:tabs>
              <w:tab w:val="left" w:pos="3045"/>
            </w:tabs>
            <w:autoSpaceDE w:val="0"/>
            <w:autoSpaceDN w:val="0"/>
            <w:adjustRightInd w:val="0"/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</w:pPr>
          <w:r w:rsidRPr="002114BC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>LL57 2UW, UK</w:t>
          </w:r>
          <w:r w:rsidRPr="000E3380"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  <w:tab/>
          </w:r>
          <w:r w:rsidRPr="000E3380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 xml:space="preserve">EBOST/EMAIL: </w:t>
          </w:r>
          <w:r w:rsidR="00462655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>m</w:t>
          </w:r>
          <w:r w:rsidRPr="000E3380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>.</w:t>
          </w:r>
          <w:r w:rsidR="00462655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>mcdonald</w:t>
          </w:r>
          <w:r w:rsidRPr="000E3380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>@bangor.ac.uk</w:t>
          </w:r>
          <w:r w:rsidR="00E452BB">
            <w:rPr>
              <w:rFonts w:ascii="PerpetuaStd-Bold" w:hAnsi="PerpetuaStd-Bold" w:eastAsia="Cambria" w:cs="PerpetuaStd-Bold"/>
              <w:bCs/>
              <w:color w:val="1C1C1C"/>
              <w:sz w:val="13"/>
              <w:szCs w:val="13"/>
              <w:lang w:val="en-US"/>
            </w:rPr>
            <w:t xml:space="preserve"> </w:t>
          </w:r>
        </w:p>
        <w:p w:rsidRPr="002114BC" w:rsidR="00812277" w:rsidP="00604851" w:rsidRDefault="007A372A" w14:paraId="124D8A00" w14:textId="377C8DC6">
          <w:pPr>
            <w:tabs>
              <w:tab w:val="left" w:pos="3045"/>
            </w:tabs>
            <w:autoSpaceDE w:val="0"/>
            <w:autoSpaceDN w:val="0"/>
            <w:adjustRightInd w:val="0"/>
            <w:rPr>
              <w:rFonts w:ascii="PerpetuaStd" w:hAnsi="PerpetuaStd" w:eastAsia="Cambria" w:cs="PerpetuaStd"/>
              <w:color w:val="1C1C1C"/>
              <w:sz w:val="13"/>
              <w:szCs w:val="13"/>
              <w:lang w:val="en-US"/>
            </w:rPr>
          </w:pPr>
          <w:hyperlink w:history="1" r:id="rId2">
            <w:r w:rsidRPr="00274D52" w:rsidR="00812277">
              <w:rPr>
                <w:rStyle w:val="Hyperlink"/>
                <w:rFonts w:ascii="PerpetuaStd" w:hAnsi="PerpetuaStd" w:eastAsia="Cambria" w:cs="PerpetuaStd"/>
                <w:sz w:val="13"/>
                <w:szCs w:val="13"/>
                <w:lang w:val="en-US"/>
              </w:rPr>
              <w:t>WWW.BANGOR.AC.UK</w:t>
            </w:r>
          </w:hyperlink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n-US"/>
            </w:rPr>
            <w:t xml:space="preserve"> </w:t>
          </w:r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n-US"/>
            </w:rPr>
            <w:tab/>
          </w:r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n-US"/>
            </w:rPr>
            <w:t>RHIF UNIONGYRCHOL/DIRECT LINE</w:t>
          </w:r>
          <w:r w:rsidRPr="004A2967"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n-US"/>
            </w:rPr>
            <w:t xml:space="preserve">: </w:t>
          </w:r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>+44(0)1248 38</w:t>
          </w:r>
          <w:r w:rsidR="00462655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>8076</w:t>
          </w:r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 xml:space="preserve"> </w:t>
          </w:r>
          <w:r w:rsidR="001E29C5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ab/>
          </w:r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>CP/PA</w:t>
          </w:r>
          <w:r w:rsidR="00E452BB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 xml:space="preserve">: JANE LEE: </w:t>
          </w:r>
          <w:proofErr w:type="gramStart"/>
          <w:r w:rsidRPr="00E452BB" w:rsidR="00E452BB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>j.lee@bangor.ac.uk</w:t>
          </w:r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 xml:space="preserve"> </w:t>
          </w:r>
          <w:r w:rsidR="00E452BB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 xml:space="preserve"> +</w:t>
          </w:r>
          <w:proofErr w:type="gramEnd"/>
          <w:r w:rsidR="00E452BB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>44</w:t>
          </w:r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  <w:lang w:val="es-ES"/>
            </w:rPr>
            <w:t>(0)1248 382603</w:t>
          </w:r>
          <w:r w:rsidR="00812277">
            <w:rPr>
              <w:rFonts w:ascii="PerpetuaStd" w:hAnsi="PerpetuaStd" w:eastAsia="Cambria" w:cs="PerpetuaStd"/>
              <w:color w:val="1C1C1C"/>
              <w:sz w:val="13"/>
              <w:szCs w:val="13"/>
            </w:rPr>
            <w:tab/>
          </w:r>
        </w:p>
      </w:tc>
    </w:tr>
    <w:tr w:rsidRPr="001F5F2C" w:rsidR="00812277" w:rsidTr="00A25AA9" w14:paraId="62486C05" w14:textId="77777777">
      <w:tc>
        <w:tcPr>
          <w:tcW w:w="3168" w:type="dxa"/>
        </w:tcPr>
        <w:p w:rsidRPr="00250AF0" w:rsidR="00812277" w:rsidP="00250AF0" w:rsidRDefault="00812277" w14:paraId="4101652C" w14:textId="77777777">
          <w:pPr>
            <w:pStyle w:val="Default"/>
            <w:rPr>
              <w:b/>
              <w:color w:val="1C1C1C"/>
              <w:sz w:val="13"/>
              <w:szCs w:val="13"/>
            </w:rPr>
          </w:pPr>
        </w:p>
      </w:tc>
      <w:tc>
        <w:tcPr>
          <w:tcW w:w="6660" w:type="dxa"/>
        </w:tcPr>
        <w:p w:rsidR="00812277" w:rsidP="006D12BE" w:rsidRDefault="00812277" w14:paraId="4B99056E" w14:textId="77777777">
          <w:pPr>
            <w:autoSpaceDE w:val="0"/>
            <w:autoSpaceDN w:val="0"/>
            <w:adjustRightInd w:val="0"/>
            <w:rPr>
              <w:rFonts w:ascii="PerpetuaStd-Bold" w:hAnsi="PerpetuaStd-Bold" w:eastAsia="Cambria" w:cs="PerpetuaStd-Bold"/>
              <w:b/>
              <w:bCs/>
              <w:color w:val="1C1C1C"/>
              <w:sz w:val="13"/>
              <w:szCs w:val="13"/>
              <w:lang w:val="en-US"/>
            </w:rPr>
          </w:pPr>
        </w:p>
      </w:tc>
    </w:tr>
  </w:tbl>
  <w:p w:rsidR="00812277" w:rsidRDefault="00812277" w14:paraId="1299C43A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04851" w:rsidRDefault="00604851" w14:paraId="110FFD37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076769" w:rsidRDefault="00076769" w14:paraId="70FF2874" w14:textId="77777777">
      <w:r>
        <w:separator/>
      </w:r>
    </w:p>
  </w:footnote>
  <w:footnote w:type="continuationSeparator" w:id="0">
    <w:p w:rsidR="00076769" w:rsidRDefault="00076769" w14:paraId="698258A5" w14:textId="77777777">
      <w:r>
        <w:continuationSeparator/>
      </w:r>
    </w:p>
  </w:footnote>
  <w:footnote w:type="continuationNotice" w:id="1">
    <w:p w:rsidR="00076769" w:rsidRDefault="00076769" w14:paraId="4AE0308E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04851" w:rsidRDefault="00604851" w14:paraId="6B699379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Pr="0042162A" w:rsidR="00812277" w:rsidP="0042162A" w:rsidRDefault="00812277" w14:paraId="00354F32" w14:textId="77777777">
    <w:pPr>
      <w:pStyle w:val="Default"/>
      <w:framePr w:w="7209" w:wrap="auto" w:hAnchor="page" w:vAnchor="page" w:x="1135" w:y="839"/>
      <w:spacing w:line="220" w:lineRule="atLeast"/>
      <w:rPr>
        <w:b/>
        <w:color w:val="1C1C1C"/>
        <w:sz w:val="18"/>
        <w:szCs w:val="18"/>
      </w:rPr>
    </w:pPr>
    <w:r w:rsidRPr="0042162A">
      <w:rPr>
        <w:b/>
        <w:color w:val="1C1C1C"/>
        <w:sz w:val="18"/>
        <w:szCs w:val="18"/>
      </w:rPr>
      <w:t>COLEG GWYDDORAU’R AMGYLCHEDD A PHEIRIANNEG</w:t>
    </w:r>
  </w:p>
  <w:p w:rsidR="00812277" w:rsidP="0042162A" w:rsidRDefault="00812277" w14:paraId="46A540E2" w14:textId="77777777">
    <w:pPr>
      <w:pStyle w:val="Default"/>
      <w:framePr w:w="7209" w:wrap="auto" w:hAnchor="page" w:vAnchor="page" w:x="1135" w:y="839"/>
      <w:spacing w:line="220" w:lineRule="atLeast"/>
      <w:rPr>
        <w:b/>
        <w:color w:val="1C1C1C"/>
        <w:sz w:val="18"/>
        <w:szCs w:val="18"/>
      </w:rPr>
    </w:pPr>
    <w:r w:rsidRPr="0042162A">
      <w:rPr>
        <w:b/>
        <w:color w:val="1C1C1C"/>
        <w:sz w:val="18"/>
        <w:szCs w:val="18"/>
      </w:rPr>
      <w:t>COLLEGE OF ENVIRONMENTAL SCIENCES AND ENGINEERING</w:t>
    </w:r>
  </w:p>
  <w:p w:rsidR="00812277" w:rsidP="0042162A" w:rsidRDefault="00812277" w14:paraId="0FB78278" w14:textId="77777777">
    <w:pPr>
      <w:pStyle w:val="Default"/>
      <w:framePr w:w="7209" w:wrap="auto" w:hAnchor="page" w:vAnchor="page" w:x="1135" w:y="839"/>
      <w:spacing w:line="220" w:lineRule="atLeast"/>
      <w:rPr>
        <w:b/>
        <w:color w:val="1C1C1C"/>
        <w:sz w:val="18"/>
        <w:szCs w:val="18"/>
      </w:rPr>
    </w:pPr>
  </w:p>
  <w:p w:rsidR="00812277" w:rsidP="002D4592" w:rsidRDefault="00812277" w14:paraId="20C5FFD1" w14:textId="77777777">
    <w:pPr>
      <w:framePr w:w="7209" w:wrap="auto" w:hAnchor="page" w:vAnchor="page" w:x="1135" w:y="839"/>
      <w:tabs>
        <w:tab w:val="right" w:pos="9638"/>
      </w:tabs>
      <w:rPr>
        <w:rFonts w:ascii="Perpetua" w:hAnsi="Perpetua" w:cs="Arial"/>
        <w:sz w:val="16"/>
        <w:szCs w:val="16"/>
      </w:rPr>
    </w:pPr>
    <w:proofErr w:type="spellStart"/>
    <w:r w:rsidRPr="002D4592">
      <w:rPr>
        <w:rFonts w:ascii="Perpetua" w:hAnsi="Perpetua"/>
        <w:color w:val="1C1C1C"/>
        <w:sz w:val="18"/>
        <w:szCs w:val="18"/>
      </w:rPr>
      <w:t>Rhif</w:t>
    </w:r>
    <w:proofErr w:type="spellEnd"/>
    <w:r>
      <w:rPr>
        <w:color w:val="1C1C1C"/>
        <w:sz w:val="18"/>
        <w:szCs w:val="18"/>
      </w:rPr>
      <w:t xml:space="preserve"> </w:t>
    </w:r>
    <w:proofErr w:type="spellStart"/>
    <w:r w:rsidRPr="000C72A9">
      <w:rPr>
        <w:rFonts w:ascii="Perpetua" w:hAnsi="Perpetua" w:cs="Arial"/>
        <w:sz w:val="16"/>
        <w:szCs w:val="16"/>
      </w:rPr>
      <w:t>Elusen</w:t>
    </w:r>
    <w:proofErr w:type="spellEnd"/>
    <w:r w:rsidRPr="000C72A9">
      <w:rPr>
        <w:rFonts w:ascii="Perpetua" w:hAnsi="Perpetua" w:cs="Arial"/>
        <w:sz w:val="16"/>
        <w:szCs w:val="16"/>
      </w:rPr>
      <w:t xml:space="preserve"> </w:t>
    </w:r>
    <w:proofErr w:type="spellStart"/>
    <w:r w:rsidRPr="000C72A9">
      <w:rPr>
        <w:rFonts w:ascii="Perpetua" w:hAnsi="Perpetua" w:cs="Arial"/>
        <w:sz w:val="16"/>
        <w:szCs w:val="16"/>
      </w:rPr>
      <w:t>Gofrestredig</w:t>
    </w:r>
    <w:proofErr w:type="spellEnd"/>
    <w:r w:rsidRPr="000C72A9">
      <w:rPr>
        <w:rFonts w:ascii="Perpetua" w:hAnsi="Perpetua" w:cs="Arial"/>
        <w:sz w:val="16"/>
        <w:szCs w:val="16"/>
      </w:rPr>
      <w:t xml:space="preserve"> / Registered Charity No. 1141565</w:t>
    </w:r>
  </w:p>
  <w:p w:rsidRPr="002D4592" w:rsidR="00812277" w:rsidP="0042162A" w:rsidRDefault="00812277" w14:paraId="1FC39945" w14:textId="77777777">
    <w:pPr>
      <w:pStyle w:val="Default"/>
      <w:framePr w:w="7209" w:wrap="auto" w:hAnchor="page" w:vAnchor="page" w:x="1135" w:y="839"/>
      <w:spacing w:line="220" w:lineRule="atLeast"/>
      <w:rPr>
        <w:color w:val="1C1C1C"/>
        <w:sz w:val="18"/>
        <w:szCs w:val="18"/>
      </w:rPr>
    </w:pPr>
  </w:p>
  <w:p w:rsidRPr="0042162A" w:rsidR="00812277" w:rsidP="0042162A" w:rsidRDefault="00812277" w14:paraId="0562CB0E" w14:textId="77777777">
    <w:pPr>
      <w:pStyle w:val="Default"/>
      <w:framePr w:w="7209" w:wrap="auto" w:hAnchor="page" w:vAnchor="page" w:x="1135" w:y="839"/>
      <w:spacing w:line="220" w:lineRule="atLeast"/>
      <w:rPr>
        <w:b/>
        <w:color w:val="1C1C1C"/>
        <w:sz w:val="18"/>
        <w:szCs w:val="18"/>
      </w:rPr>
    </w:pPr>
  </w:p>
  <w:p w:rsidRPr="001F5F2C" w:rsidR="00812277" w:rsidP="0042162A" w:rsidRDefault="00812277" w14:paraId="34CE0A41" w14:textId="77777777">
    <w:pPr>
      <w:pStyle w:val="Default"/>
      <w:framePr w:w="7209" w:wrap="auto" w:hAnchor="page" w:vAnchor="page" w:x="1135" w:y="839"/>
      <w:rPr>
        <w:b/>
        <w:bCs/>
        <w:color w:val="1C1C1C"/>
        <w:sz w:val="14"/>
        <w:szCs w:val="14"/>
      </w:rPr>
    </w:pPr>
  </w:p>
  <w:p w:rsidRPr="001F5F2C" w:rsidR="00812277" w:rsidP="009C6212" w:rsidRDefault="00812277" w14:paraId="62EBF3C5" w14:textId="77777777">
    <w:pPr>
      <w:pStyle w:val="Default"/>
      <w:framePr w:w="7209" w:wrap="auto" w:hAnchor="page" w:vAnchor="page" w:x="1135" w:y="839"/>
      <w:rPr>
        <w:b/>
        <w:bCs/>
        <w:color w:val="1C1C1C"/>
        <w:sz w:val="14"/>
        <w:szCs w:val="14"/>
      </w:rPr>
    </w:pPr>
  </w:p>
  <w:p w:rsidRPr="009C6212" w:rsidR="00812277" w:rsidRDefault="00812277" w14:paraId="6D98A12B" w14:textId="77777777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04851" w:rsidRDefault="00604851" w14:paraId="3FE9F23F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790A2B"/>
    <w:multiLevelType w:val="hybridMultilevel"/>
    <w:tmpl w:val="9C98183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3F22FD"/>
    <w:multiLevelType w:val="hybridMultilevel"/>
    <w:tmpl w:val="50D2182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BC1840"/>
    <w:multiLevelType w:val="multilevel"/>
    <w:tmpl w:val="2C66BB7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" w15:restartNumberingAfterBreak="0">
    <w:nsid w:val="434274F5"/>
    <w:multiLevelType w:val="multilevel"/>
    <w:tmpl w:val="5D168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45B0ACA"/>
    <w:multiLevelType w:val="hybridMultilevel"/>
    <w:tmpl w:val="C27463FE"/>
    <w:lvl w:ilvl="0" w:tplc="1CA658E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287D7C"/>
    <w:multiLevelType w:val="multilevel"/>
    <w:tmpl w:val="9992E2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 wp14">
  <w:zoom w:percent="100"/>
  <w:activeWritingStyle w:lang="es-ES" w:vendorID="64" w:dllVersion="0" w:nlCheck="1" w:checkStyle="0" w:appName="MSWord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328A"/>
    <w:rsid w:val="0000005C"/>
    <w:rsid w:val="00000A24"/>
    <w:rsid w:val="00004319"/>
    <w:rsid w:val="00004B12"/>
    <w:rsid w:val="00004F07"/>
    <w:rsid w:val="000077D5"/>
    <w:rsid w:val="00007831"/>
    <w:rsid w:val="0001230B"/>
    <w:rsid w:val="00016B98"/>
    <w:rsid w:val="0002260B"/>
    <w:rsid w:val="00022C2A"/>
    <w:rsid w:val="00023033"/>
    <w:rsid w:val="00026BEE"/>
    <w:rsid w:val="00035820"/>
    <w:rsid w:val="00037AC9"/>
    <w:rsid w:val="0004013E"/>
    <w:rsid w:val="00042693"/>
    <w:rsid w:val="00046C4B"/>
    <w:rsid w:val="00050CA2"/>
    <w:rsid w:val="00060AEB"/>
    <w:rsid w:val="00061B90"/>
    <w:rsid w:val="000634D7"/>
    <w:rsid w:val="00065E5A"/>
    <w:rsid w:val="000707AD"/>
    <w:rsid w:val="00070F9F"/>
    <w:rsid w:val="000715EB"/>
    <w:rsid w:val="00071DC6"/>
    <w:rsid w:val="000766D1"/>
    <w:rsid w:val="00076769"/>
    <w:rsid w:val="0008044F"/>
    <w:rsid w:val="00080F51"/>
    <w:rsid w:val="00082393"/>
    <w:rsid w:val="00087DD2"/>
    <w:rsid w:val="00091C56"/>
    <w:rsid w:val="000954DF"/>
    <w:rsid w:val="00097350"/>
    <w:rsid w:val="00097B7D"/>
    <w:rsid w:val="000A25FF"/>
    <w:rsid w:val="000A29E2"/>
    <w:rsid w:val="000A3692"/>
    <w:rsid w:val="000A441A"/>
    <w:rsid w:val="000A61CD"/>
    <w:rsid w:val="000A75E2"/>
    <w:rsid w:val="000B06F0"/>
    <w:rsid w:val="000B4C81"/>
    <w:rsid w:val="000B5738"/>
    <w:rsid w:val="000B7DF9"/>
    <w:rsid w:val="000C110B"/>
    <w:rsid w:val="000C3CAD"/>
    <w:rsid w:val="000C5BFF"/>
    <w:rsid w:val="000C65A9"/>
    <w:rsid w:val="000C6EA8"/>
    <w:rsid w:val="000C72A9"/>
    <w:rsid w:val="000D3495"/>
    <w:rsid w:val="000E1435"/>
    <w:rsid w:val="000E3380"/>
    <w:rsid w:val="000E5239"/>
    <w:rsid w:val="000F618C"/>
    <w:rsid w:val="000F6596"/>
    <w:rsid w:val="000F7EF4"/>
    <w:rsid w:val="001029D5"/>
    <w:rsid w:val="00105908"/>
    <w:rsid w:val="00111049"/>
    <w:rsid w:val="001133C4"/>
    <w:rsid w:val="0011790A"/>
    <w:rsid w:val="0012717C"/>
    <w:rsid w:val="00146D00"/>
    <w:rsid w:val="00153AB0"/>
    <w:rsid w:val="00154825"/>
    <w:rsid w:val="00161A35"/>
    <w:rsid w:val="00162BE8"/>
    <w:rsid w:val="00171419"/>
    <w:rsid w:val="00171776"/>
    <w:rsid w:val="0017631C"/>
    <w:rsid w:val="00176837"/>
    <w:rsid w:val="00180ABE"/>
    <w:rsid w:val="00180D76"/>
    <w:rsid w:val="00182767"/>
    <w:rsid w:val="00182D53"/>
    <w:rsid w:val="001836F6"/>
    <w:rsid w:val="001909A8"/>
    <w:rsid w:val="00195716"/>
    <w:rsid w:val="001A0E09"/>
    <w:rsid w:val="001A1B4B"/>
    <w:rsid w:val="001A5422"/>
    <w:rsid w:val="001A6208"/>
    <w:rsid w:val="001B5E8D"/>
    <w:rsid w:val="001B632C"/>
    <w:rsid w:val="001C2BAA"/>
    <w:rsid w:val="001C5732"/>
    <w:rsid w:val="001C5EE1"/>
    <w:rsid w:val="001C7277"/>
    <w:rsid w:val="001D035B"/>
    <w:rsid w:val="001D0592"/>
    <w:rsid w:val="001D180D"/>
    <w:rsid w:val="001D26AE"/>
    <w:rsid w:val="001D548F"/>
    <w:rsid w:val="001D59D5"/>
    <w:rsid w:val="001D799F"/>
    <w:rsid w:val="001D79E0"/>
    <w:rsid w:val="001E1542"/>
    <w:rsid w:val="001E29C5"/>
    <w:rsid w:val="001E661B"/>
    <w:rsid w:val="001E6C7B"/>
    <w:rsid w:val="001F29CF"/>
    <w:rsid w:val="001F675E"/>
    <w:rsid w:val="00202BA4"/>
    <w:rsid w:val="00202D9C"/>
    <w:rsid w:val="00204EF2"/>
    <w:rsid w:val="002114BC"/>
    <w:rsid w:val="0021174D"/>
    <w:rsid w:val="00220D96"/>
    <w:rsid w:val="00220E75"/>
    <w:rsid w:val="00223741"/>
    <w:rsid w:val="002269DD"/>
    <w:rsid w:val="0022700C"/>
    <w:rsid w:val="002334E7"/>
    <w:rsid w:val="0023509A"/>
    <w:rsid w:val="00235B9D"/>
    <w:rsid w:val="0023643C"/>
    <w:rsid w:val="0023753D"/>
    <w:rsid w:val="00246ABA"/>
    <w:rsid w:val="0024705F"/>
    <w:rsid w:val="00250AF0"/>
    <w:rsid w:val="00256AD6"/>
    <w:rsid w:val="00261525"/>
    <w:rsid w:val="00265A5D"/>
    <w:rsid w:val="002713C0"/>
    <w:rsid w:val="00272486"/>
    <w:rsid w:val="0027431F"/>
    <w:rsid w:val="00274C77"/>
    <w:rsid w:val="002839EB"/>
    <w:rsid w:val="00285149"/>
    <w:rsid w:val="002950F1"/>
    <w:rsid w:val="002A1C31"/>
    <w:rsid w:val="002A233D"/>
    <w:rsid w:val="002A352B"/>
    <w:rsid w:val="002A376C"/>
    <w:rsid w:val="002B059F"/>
    <w:rsid w:val="002B41B2"/>
    <w:rsid w:val="002B4B3E"/>
    <w:rsid w:val="002B5013"/>
    <w:rsid w:val="002B5B53"/>
    <w:rsid w:val="002B6E86"/>
    <w:rsid w:val="002C0DDD"/>
    <w:rsid w:val="002C20C9"/>
    <w:rsid w:val="002C627F"/>
    <w:rsid w:val="002C6455"/>
    <w:rsid w:val="002C7B32"/>
    <w:rsid w:val="002D03B1"/>
    <w:rsid w:val="002D3825"/>
    <w:rsid w:val="002D4519"/>
    <w:rsid w:val="002D4592"/>
    <w:rsid w:val="002D5F74"/>
    <w:rsid w:val="002D7FD1"/>
    <w:rsid w:val="002E0006"/>
    <w:rsid w:val="002E0368"/>
    <w:rsid w:val="002E1318"/>
    <w:rsid w:val="002E26B1"/>
    <w:rsid w:val="002F0703"/>
    <w:rsid w:val="002F101D"/>
    <w:rsid w:val="002F1684"/>
    <w:rsid w:val="002F53CF"/>
    <w:rsid w:val="002F7F69"/>
    <w:rsid w:val="003006AA"/>
    <w:rsid w:val="00301834"/>
    <w:rsid w:val="00303C03"/>
    <w:rsid w:val="003051D0"/>
    <w:rsid w:val="003057FD"/>
    <w:rsid w:val="003074A1"/>
    <w:rsid w:val="00313CBF"/>
    <w:rsid w:val="00316AE6"/>
    <w:rsid w:val="00317E5F"/>
    <w:rsid w:val="00317E86"/>
    <w:rsid w:val="003223E9"/>
    <w:rsid w:val="00326607"/>
    <w:rsid w:val="003327CE"/>
    <w:rsid w:val="0033452F"/>
    <w:rsid w:val="003364E9"/>
    <w:rsid w:val="00337843"/>
    <w:rsid w:val="003410BB"/>
    <w:rsid w:val="00344755"/>
    <w:rsid w:val="00346DBB"/>
    <w:rsid w:val="00353F25"/>
    <w:rsid w:val="003550B4"/>
    <w:rsid w:val="00360DFF"/>
    <w:rsid w:val="00365311"/>
    <w:rsid w:val="00365A88"/>
    <w:rsid w:val="0036755F"/>
    <w:rsid w:val="00380529"/>
    <w:rsid w:val="00384935"/>
    <w:rsid w:val="00384A82"/>
    <w:rsid w:val="00385A9E"/>
    <w:rsid w:val="0038637E"/>
    <w:rsid w:val="0038696D"/>
    <w:rsid w:val="00386F24"/>
    <w:rsid w:val="003875AA"/>
    <w:rsid w:val="003901E1"/>
    <w:rsid w:val="00391919"/>
    <w:rsid w:val="00391E22"/>
    <w:rsid w:val="00394FF7"/>
    <w:rsid w:val="003954FF"/>
    <w:rsid w:val="00396A02"/>
    <w:rsid w:val="003A239F"/>
    <w:rsid w:val="003A51C9"/>
    <w:rsid w:val="003B328A"/>
    <w:rsid w:val="003B57C4"/>
    <w:rsid w:val="003B759B"/>
    <w:rsid w:val="003C0CBF"/>
    <w:rsid w:val="003C119B"/>
    <w:rsid w:val="003C46F3"/>
    <w:rsid w:val="003C5D18"/>
    <w:rsid w:val="003C7CB2"/>
    <w:rsid w:val="003D157F"/>
    <w:rsid w:val="003D5734"/>
    <w:rsid w:val="003D78A3"/>
    <w:rsid w:val="003D78E2"/>
    <w:rsid w:val="003E0DF1"/>
    <w:rsid w:val="003E3713"/>
    <w:rsid w:val="003F088F"/>
    <w:rsid w:val="003F0E6A"/>
    <w:rsid w:val="003F0FFE"/>
    <w:rsid w:val="003F2BC2"/>
    <w:rsid w:val="003F77F6"/>
    <w:rsid w:val="00400DAD"/>
    <w:rsid w:val="00400E96"/>
    <w:rsid w:val="004011E7"/>
    <w:rsid w:val="00402581"/>
    <w:rsid w:val="00407830"/>
    <w:rsid w:val="00411424"/>
    <w:rsid w:val="00415232"/>
    <w:rsid w:val="00415317"/>
    <w:rsid w:val="00415BD4"/>
    <w:rsid w:val="00416E22"/>
    <w:rsid w:val="0042162A"/>
    <w:rsid w:val="00426037"/>
    <w:rsid w:val="00426166"/>
    <w:rsid w:val="0042781D"/>
    <w:rsid w:val="0043058E"/>
    <w:rsid w:val="004322C3"/>
    <w:rsid w:val="00432A32"/>
    <w:rsid w:val="004361D8"/>
    <w:rsid w:val="004362F0"/>
    <w:rsid w:val="004362FC"/>
    <w:rsid w:val="00437FAB"/>
    <w:rsid w:val="004411E8"/>
    <w:rsid w:val="00443811"/>
    <w:rsid w:val="00444C9D"/>
    <w:rsid w:val="00445101"/>
    <w:rsid w:val="00445AC9"/>
    <w:rsid w:val="00451C77"/>
    <w:rsid w:val="00453DEA"/>
    <w:rsid w:val="004559CB"/>
    <w:rsid w:val="00455C61"/>
    <w:rsid w:val="00460D68"/>
    <w:rsid w:val="00462655"/>
    <w:rsid w:val="00467D38"/>
    <w:rsid w:val="00472A6F"/>
    <w:rsid w:val="0048029D"/>
    <w:rsid w:val="00480434"/>
    <w:rsid w:val="0049293B"/>
    <w:rsid w:val="00493C72"/>
    <w:rsid w:val="00493DB7"/>
    <w:rsid w:val="00496470"/>
    <w:rsid w:val="00496FD8"/>
    <w:rsid w:val="004A2967"/>
    <w:rsid w:val="004A2DF9"/>
    <w:rsid w:val="004B032A"/>
    <w:rsid w:val="004B2A02"/>
    <w:rsid w:val="004B6754"/>
    <w:rsid w:val="004C0BAA"/>
    <w:rsid w:val="004C3110"/>
    <w:rsid w:val="004D4BFD"/>
    <w:rsid w:val="004D7A6D"/>
    <w:rsid w:val="004E355F"/>
    <w:rsid w:val="004E6808"/>
    <w:rsid w:val="004E6D3C"/>
    <w:rsid w:val="004E7DC9"/>
    <w:rsid w:val="004F062D"/>
    <w:rsid w:val="004F0BE1"/>
    <w:rsid w:val="004F3998"/>
    <w:rsid w:val="004F53DD"/>
    <w:rsid w:val="004F6E8E"/>
    <w:rsid w:val="00500823"/>
    <w:rsid w:val="00504D83"/>
    <w:rsid w:val="00505630"/>
    <w:rsid w:val="005077FD"/>
    <w:rsid w:val="00510EEE"/>
    <w:rsid w:val="00521616"/>
    <w:rsid w:val="005314E4"/>
    <w:rsid w:val="00536A17"/>
    <w:rsid w:val="005370DE"/>
    <w:rsid w:val="00542B38"/>
    <w:rsid w:val="0054762D"/>
    <w:rsid w:val="00552257"/>
    <w:rsid w:val="00553B3F"/>
    <w:rsid w:val="00557417"/>
    <w:rsid w:val="00560900"/>
    <w:rsid w:val="00561198"/>
    <w:rsid w:val="005631E8"/>
    <w:rsid w:val="0056349F"/>
    <w:rsid w:val="0057434F"/>
    <w:rsid w:val="005746B3"/>
    <w:rsid w:val="00575F4C"/>
    <w:rsid w:val="005764E7"/>
    <w:rsid w:val="00576BBE"/>
    <w:rsid w:val="00583732"/>
    <w:rsid w:val="00583734"/>
    <w:rsid w:val="0058677C"/>
    <w:rsid w:val="00594082"/>
    <w:rsid w:val="0059694B"/>
    <w:rsid w:val="005A6BC5"/>
    <w:rsid w:val="005B0028"/>
    <w:rsid w:val="005B354C"/>
    <w:rsid w:val="005B7F46"/>
    <w:rsid w:val="005C0232"/>
    <w:rsid w:val="005C138A"/>
    <w:rsid w:val="005C2E48"/>
    <w:rsid w:val="005C3DE4"/>
    <w:rsid w:val="005C6907"/>
    <w:rsid w:val="005C72C9"/>
    <w:rsid w:val="005D1964"/>
    <w:rsid w:val="005D4D96"/>
    <w:rsid w:val="005D6065"/>
    <w:rsid w:val="005D707E"/>
    <w:rsid w:val="005D79F0"/>
    <w:rsid w:val="005E2CFD"/>
    <w:rsid w:val="005E5B56"/>
    <w:rsid w:val="005E63BB"/>
    <w:rsid w:val="005F1B14"/>
    <w:rsid w:val="005F1C73"/>
    <w:rsid w:val="005F2337"/>
    <w:rsid w:val="005F4EAF"/>
    <w:rsid w:val="005F5723"/>
    <w:rsid w:val="00604851"/>
    <w:rsid w:val="00605B5E"/>
    <w:rsid w:val="00611641"/>
    <w:rsid w:val="00613D04"/>
    <w:rsid w:val="00617CFE"/>
    <w:rsid w:val="00624F01"/>
    <w:rsid w:val="00625AAC"/>
    <w:rsid w:val="006324B3"/>
    <w:rsid w:val="006410CD"/>
    <w:rsid w:val="00643DD8"/>
    <w:rsid w:val="0064474A"/>
    <w:rsid w:val="0065182A"/>
    <w:rsid w:val="00652B55"/>
    <w:rsid w:val="00654C15"/>
    <w:rsid w:val="00655148"/>
    <w:rsid w:val="0065799A"/>
    <w:rsid w:val="00657BA3"/>
    <w:rsid w:val="00660787"/>
    <w:rsid w:val="00661336"/>
    <w:rsid w:val="00661803"/>
    <w:rsid w:val="00662A84"/>
    <w:rsid w:val="0066386F"/>
    <w:rsid w:val="006639D0"/>
    <w:rsid w:val="006665D7"/>
    <w:rsid w:val="00667119"/>
    <w:rsid w:val="00670093"/>
    <w:rsid w:val="0067436C"/>
    <w:rsid w:val="006751BC"/>
    <w:rsid w:val="00681936"/>
    <w:rsid w:val="006826F8"/>
    <w:rsid w:val="0068320B"/>
    <w:rsid w:val="006845A4"/>
    <w:rsid w:val="00687F67"/>
    <w:rsid w:val="0069211E"/>
    <w:rsid w:val="00696B8F"/>
    <w:rsid w:val="006B0925"/>
    <w:rsid w:val="006B1A5B"/>
    <w:rsid w:val="006B2C79"/>
    <w:rsid w:val="006B3010"/>
    <w:rsid w:val="006B31D1"/>
    <w:rsid w:val="006B496D"/>
    <w:rsid w:val="006B4BF2"/>
    <w:rsid w:val="006B542D"/>
    <w:rsid w:val="006B7436"/>
    <w:rsid w:val="006C37C9"/>
    <w:rsid w:val="006C45B7"/>
    <w:rsid w:val="006C5F06"/>
    <w:rsid w:val="006D12BE"/>
    <w:rsid w:val="006D344C"/>
    <w:rsid w:val="006E0471"/>
    <w:rsid w:val="006E17D9"/>
    <w:rsid w:val="006E393A"/>
    <w:rsid w:val="006F01B2"/>
    <w:rsid w:val="006F465C"/>
    <w:rsid w:val="006F481B"/>
    <w:rsid w:val="006F52D7"/>
    <w:rsid w:val="006F53B0"/>
    <w:rsid w:val="006F5CC2"/>
    <w:rsid w:val="007020B7"/>
    <w:rsid w:val="0070307E"/>
    <w:rsid w:val="0070395D"/>
    <w:rsid w:val="007039D8"/>
    <w:rsid w:val="00703ED8"/>
    <w:rsid w:val="007075C1"/>
    <w:rsid w:val="00711D85"/>
    <w:rsid w:val="00716590"/>
    <w:rsid w:val="00716637"/>
    <w:rsid w:val="00716802"/>
    <w:rsid w:val="00720E1A"/>
    <w:rsid w:val="00725123"/>
    <w:rsid w:val="0072671C"/>
    <w:rsid w:val="007309B2"/>
    <w:rsid w:val="007354CD"/>
    <w:rsid w:val="00740305"/>
    <w:rsid w:val="00740B4A"/>
    <w:rsid w:val="00742257"/>
    <w:rsid w:val="00743E9A"/>
    <w:rsid w:val="00744B49"/>
    <w:rsid w:val="00746101"/>
    <w:rsid w:val="00746975"/>
    <w:rsid w:val="00747E5D"/>
    <w:rsid w:val="0075467C"/>
    <w:rsid w:val="00760F18"/>
    <w:rsid w:val="007622E8"/>
    <w:rsid w:val="00765EC4"/>
    <w:rsid w:val="007661FC"/>
    <w:rsid w:val="00770A66"/>
    <w:rsid w:val="007743DF"/>
    <w:rsid w:val="0077702D"/>
    <w:rsid w:val="00780258"/>
    <w:rsid w:val="007862AE"/>
    <w:rsid w:val="00791017"/>
    <w:rsid w:val="00793C87"/>
    <w:rsid w:val="00796C7A"/>
    <w:rsid w:val="007977D0"/>
    <w:rsid w:val="007A0FE0"/>
    <w:rsid w:val="007A372A"/>
    <w:rsid w:val="007A3D46"/>
    <w:rsid w:val="007B4552"/>
    <w:rsid w:val="007C6377"/>
    <w:rsid w:val="007D033F"/>
    <w:rsid w:val="007D35BC"/>
    <w:rsid w:val="007D441F"/>
    <w:rsid w:val="007E2E42"/>
    <w:rsid w:val="007F0550"/>
    <w:rsid w:val="007F4854"/>
    <w:rsid w:val="007F48F4"/>
    <w:rsid w:val="007F55A3"/>
    <w:rsid w:val="00805CD3"/>
    <w:rsid w:val="00806E7E"/>
    <w:rsid w:val="00806EE6"/>
    <w:rsid w:val="00812277"/>
    <w:rsid w:val="00813822"/>
    <w:rsid w:val="008150EB"/>
    <w:rsid w:val="00815C8F"/>
    <w:rsid w:val="00820577"/>
    <w:rsid w:val="0082090D"/>
    <w:rsid w:val="00821174"/>
    <w:rsid w:val="008266D6"/>
    <w:rsid w:val="00827756"/>
    <w:rsid w:val="00830C11"/>
    <w:rsid w:val="0083590D"/>
    <w:rsid w:val="0083632D"/>
    <w:rsid w:val="008370D9"/>
    <w:rsid w:val="00837801"/>
    <w:rsid w:val="0084211F"/>
    <w:rsid w:val="00846AC1"/>
    <w:rsid w:val="00852038"/>
    <w:rsid w:val="00856453"/>
    <w:rsid w:val="008573E2"/>
    <w:rsid w:val="00860510"/>
    <w:rsid w:val="00860C9F"/>
    <w:rsid w:val="008631E4"/>
    <w:rsid w:val="0086482D"/>
    <w:rsid w:val="00865C24"/>
    <w:rsid w:val="008672AA"/>
    <w:rsid w:val="00867ECE"/>
    <w:rsid w:val="0087074C"/>
    <w:rsid w:val="008718BD"/>
    <w:rsid w:val="0087562B"/>
    <w:rsid w:val="00880396"/>
    <w:rsid w:val="00881169"/>
    <w:rsid w:val="008832AF"/>
    <w:rsid w:val="00884C2C"/>
    <w:rsid w:val="00886E67"/>
    <w:rsid w:val="008933E1"/>
    <w:rsid w:val="00894440"/>
    <w:rsid w:val="00894D02"/>
    <w:rsid w:val="00894EAF"/>
    <w:rsid w:val="00895BD8"/>
    <w:rsid w:val="0089604B"/>
    <w:rsid w:val="00896837"/>
    <w:rsid w:val="00896A1F"/>
    <w:rsid w:val="00897D36"/>
    <w:rsid w:val="008A44DF"/>
    <w:rsid w:val="008A5053"/>
    <w:rsid w:val="008A61BB"/>
    <w:rsid w:val="008A73DA"/>
    <w:rsid w:val="008B0A33"/>
    <w:rsid w:val="008B699C"/>
    <w:rsid w:val="008D0B2B"/>
    <w:rsid w:val="008D20C4"/>
    <w:rsid w:val="008D34A5"/>
    <w:rsid w:val="008D4B47"/>
    <w:rsid w:val="008D6F79"/>
    <w:rsid w:val="008E51E0"/>
    <w:rsid w:val="008E5A8F"/>
    <w:rsid w:val="008E5CF7"/>
    <w:rsid w:val="008E689B"/>
    <w:rsid w:val="008E6D48"/>
    <w:rsid w:val="008F0FC2"/>
    <w:rsid w:val="008F36D2"/>
    <w:rsid w:val="008F7067"/>
    <w:rsid w:val="009010D5"/>
    <w:rsid w:val="0090426B"/>
    <w:rsid w:val="00904B38"/>
    <w:rsid w:val="00906126"/>
    <w:rsid w:val="00915DF6"/>
    <w:rsid w:val="009160D5"/>
    <w:rsid w:val="009237E0"/>
    <w:rsid w:val="009238A9"/>
    <w:rsid w:val="009341C3"/>
    <w:rsid w:val="00934B35"/>
    <w:rsid w:val="00935AF3"/>
    <w:rsid w:val="0094103A"/>
    <w:rsid w:val="00941CBB"/>
    <w:rsid w:val="0094270D"/>
    <w:rsid w:val="00942F48"/>
    <w:rsid w:val="009504AA"/>
    <w:rsid w:val="0095204B"/>
    <w:rsid w:val="00956179"/>
    <w:rsid w:val="009570BF"/>
    <w:rsid w:val="00957BC3"/>
    <w:rsid w:val="00960DF9"/>
    <w:rsid w:val="00970FA1"/>
    <w:rsid w:val="0098072F"/>
    <w:rsid w:val="009835F7"/>
    <w:rsid w:val="00983B3A"/>
    <w:rsid w:val="00984043"/>
    <w:rsid w:val="00984B5A"/>
    <w:rsid w:val="009857D2"/>
    <w:rsid w:val="009860A9"/>
    <w:rsid w:val="00990D5D"/>
    <w:rsid w:val="00991532"/>
    <w:rsid w:val="00995323"/>
    <w:rsid w:val="0099566A"/>
    <w:rsid w:val="009A14DB"/>
    <w:rsid w:val="009A677E"/>
    <w:rsid w:val="009B1AEF"/>
    <w:rsid w:val="009B2104"/>
    <w:rsid w:val="009B7071"/>
    <w:rsid w:val="009C5E0B"/>
    <w:rsid w:val="009C6212"/>
    <w:rsid w:val="009D126A"/>
    <w:rsid w:val="009D54F3"/>
    <w:rsid w:val="009D5BE9"/>
    <w:rsid w:val="009D7E98"/>
    <w:rsid w:val="009E1A55"/>
    <w:rsid w:val="009E46F5"/>
    <w:rsid w:val="00A01041"/>
    <w:rsid w:val="00A02A18"/>
    <w:rsid w:val="00A02E99"/>
    <w:rsid w:val="00A05069"/>
    <w:rsid w:val="00A12FEA"/>
    <w:rsid w:val="00A217C5"/>
    <w:rsid w:val="00A24125"/>
    <w:rsid w:val="00A25AA9"/>
    <w:rsid w:val="00A260C0"/>
    <w:rsid w:val="00A2669C"/>
    <w:rsid w:val="00A2752B"/>
    <w:rsid w:val="00A27AFC"/>
    <w:rsid w:val="00A32D7A"/>
    <w:rsid w:val="00A33805"/>
    <w:rsid w:val="00A33810"/>
    <w:rsid w:val="00A35702"/>
    <w:rsid w:val="00A36955"/>
    <w:rsid w:val="00A44CC6"/>
    <w:rsid w:val="00A46DF0"/>
    <w:rsid w:val="00A53210"/>
    <w:rsid w:val="00A70C71"/>
    <w:rsid w:val="00A760A5"/>
    <w:rsid w:val="00A866C2"/>
    <w:rsid w:val="00A92409"/>
    <w:rsid w:val="00A956ED"/>
    <w:rsid w:val="00A96E20"/>
    <w:rsid w:val="00A97B9C"/>
    <w:rsid w:val="00AA1C83"/>
    <w:rsid w:val="00AA4478"/>
    <w:rsid w:val="00AA6FDB"/>
    <w:rsid w:val="00AB0871"/>
    <w:rsid w:val="00AB2902"/>
    <w:rsid w:val="00AB3A6C"/>
    <w:rsid w:val="00AB484A"/>
    <w:rsid w:val="00AB7788"/>
    <w:rsid w:val="00AC1973"/>
    <w:rsid w:val="00AC515C"/>
    <w:rsid w:val="00AC51DD"/>
    <w:rsid w:val="00AC5FBF"/>
    <w:rsid w:val="00AC6787"/>
    <w:rsid w:val="00AD2E1A"/>
    <w:rsid w:val="00AE3368"/>
    <w:rsid w:val="00AE5D6A"/>
    <w:rsid w:val="00AE6D30"/>
    <w:rsid w:val="00AF7358"/>
    <w:rsid w:val="00AF7517"/>
    <w:rsid w:val="00AF7995"/>
    <w:rsid w:val="00B01D70"/>
    <w:rsid w:val="00B02BCD"/>
    <w:rsid w:val="00B041EF"/>
    <w:rsid w:val="00B06591"/>
    <w:rsid w:val="00B21DFD"/>
    <w:rsid w:val="00B23A4A"/>
    <w:rsid w:val="00B2607B"/>
    <w:rsid w:val="00B31804"/>
    <w:rsid w:val="00B31B7B"/>
    <w:rsid w:val="00B332CD"/>
    <w:rsid w:val="00B34412"/>
    <w:rsid w:val="00B35EAA"/>
    <w:rsid w:val="00B44C9B"/>
    <w:rsid w:val="00B514FB"/>
    <w:rsid w:val="00B5482F"/>
    <w:rsid w:val="00B5529B"/>
    <w:rsid w:val="00B57E1A"/>
    <w:rsid w:val="00B60760"/>
    <w:rsid w:val="00B62860"/>
    <w:rsid w:val="00B64D68"/>
    <w:rsid w:val="00B71C31"/>
    <w:rsid w:val="00B72C6B"/>
    <w:rsid w:val="00B739EE"/>
    <w:rsid w:val="00B73B78"/>
    <w:rsid w:val="00B73C18"/>
    <w:rsid w:val="00B75F09"/>
    <w:rsid w:val="00B77452"/>
    <w:rsid w:val="00B80261"/>
    <w:rsid w:val="00B8227E"/>
    <w:rsid w:val="00B82D38"/>
    <w:rsid w:val="00B82DA4"/>
    <w:rsid w:val="00B8573A"/>
    <w:rsid w:val="00B8687E"/>
    <w:rsid w:val="00B868FB"/>
    <w:rsid w:val="00B90C08"/>
    <w:rsid w:val="00BA0F9C"/>
    <w:rsid w:val="00BA496A"/>
    <w:rsid w:val="00BA5A8B"/>
    <w:rsid w:val="00BA5F87"/>
    <w:rsid w:val="00BA758F"/>
    <w:rsid w:val="00BA7FA0"/>
    <w:rsid w:val="00BB128C"/>
    <w:rsid w:val="00BB1730"/>
    <w:rsid w:val="00BB3B2D"/>
    <w:rsid w:val="00BC2483"/>
    <w:rsid w:val="00BC24FD"/>
    <w:rsid w:val="00BC57F0"/>
    <w:rsid w:val="00BD0A7F"/>
    <w:rsid w:val="00BD1053"/>
    <w:rsid w:val="00BD2CD8"/>
    <w:rsid w:val="00BE0227"/>
    <w:rsid w:val="00BE13F9"/>
    <w:rsid w:val="00BE435B"/>
    <w:rsid w:val="00BE472F"/>
    <w:rsid w:val="00BE58ED"/>
    <w:rsid w:val="00BE6F70"/>
    <w:rsid w:val="00BF3ECD"/>
    <w:rsid w:val="00BF6A07"/>
    <w:rsid w:val="00BF6F61"/>
    <w:rsid w:val="00BF7275"/>
    <w:rsid w:val="00BF755B"/>
    <w:rsid w:val="00BF7C04"/>
    <w:rsid w:val="00C00C62"/>
    <w:rsid w:val="00C050FC"/>
    <w:rsid w:val="00C13431"/>
    <w:rsid w:val="00C1407B"/>
    <w:rsid w:val="00C14B25"/>
    <w:rsid w:val="00C15055"/>
    <w:rsid w:val="00C20EAB"/>
    <w:rsid w:val="00C2162B"/>
    <w:rsid w:val="00C22A75"/>
    <w:rsid w:val="00C23441"/>
    <w:rsid w:val="00C24EA9"/>
    <w:rsid w:val="00C25877"/>
    <w:rsid w:val="00C30982"/>
    <w:rsid w:val="00C35B5A"/>
    <w:rsid w:val="00C3658A"/>
    <w:rsid w:val="00C417EF"/>
    <w:rsid w:val="00C4262D"/>
    <w:rsid w:val="00C43C83"/>
    <w:rsid w:val="00C4441D"/>
    <w:rsid w:val="00C4562E"/>
    <w:rsid w:val="00C46FDA"/>
    <w:rsid w:val="00C5144E"/>
    <w:rsid w:val="00C55A02"/>
    <w:rsid w:val="00C5676D"/>
    <w:rsid w:val="00C60C1E"/>
    <w:rsid w:val="00C60F2E"/>
    <w:rsid w:val="00C61C25"/>
    <w:rsid w:val="00C63B70"/>
    <w:rsid w:val="00C644AF"/>
    <w:rsid w:val="00C67CBD"/>
    <w:rsid w:val="00C701FF"/>
    <w:rsid w:val="00C76EBC"/>
    <w:rsid w:val="00C7777C"/>
    <w:rsid w:val="00C91946"/>
    <w:rsid w:val="00C94124"/>
    <w:rsid w:val="00CA050B"/>
    <w:rsid w:val="00CA14C4"/>
    <w:rsid w:val="00CA6070"/>
    <w:rsid w:val="00CA68F2"/>
    <w:rsid w:val="00CB3495"/>
    <w:rsid w:val="00CC0A0D"/>
    <w:rsid w:val="00CC3A1B"/>
    <w:rsid w:val="00CD0E63"/>
    <w:rsid w:val="00CD1AB6"/>
    <w:rsid w:val="00CD4F86"/>
    <w:rsid w:val="00CD59BA"/>
    <w:rsid w:val="00CD6718"/>
    <w:rsid w:val="00CD7C58"/>
    <w:rsid w:val="00CE0E25"/>
    <w:rsid w:val="00CE3968"/>
    <w:rsid w:val="00CE47A1"/>
    <w:rsid w:val="00CF0E56"/>
    <w:rsid w:val="00CF2BD4"/>
    <w:rsid w:val="00CF37C3"/>
    <w:rsid w:val="00CF72F8"/>
    <w:rsid w:val="00D05A41"/>
    <w:rsid w:val="00D05D8A"/>
    <w:rsid w:val="00D10503"/>
    <w:rsid w:val="00D2704C"/>
    <w:rsid w:val="00D30468"/>
    <w:rsid w:val="00D359EF"/>
    <w:rsid w:val="00D407C4"/>
    <w:rsid w:val="00D415A3"/>
    <w:rsid w:val="00D55E4E"/>
    <w:rsid w:val="00D60B62"/>
    <w:rsid w:val="00D6292F"/>
    <w:rsid w:val="00D62947"/>
    <w:rsid w:val="00D64D39"/>
    <w:rsid w:val="00D7263D"/>
    <w:rsid w:val="00D72886"/>
    <w:rsid w:val="00D74816"/>
    <w:rsid w:val="00D75E20"/>
    <w:rsid w:val="00D76E2E"/>
    <w:rsid w:val="00D82EAA"/>
    <w:rsid w:val="00D835F2"/>
    <w:rsid w:val="00D83FA1"/>
    <w:rsid w:val="00D86685"/>
    <w:rsid w:val="00D87D79"/>
    <w:rsid w:val="00D905BC"/>
    <w:rsid w:val="00D923FC"/>
    <w:rsid w:val="00D95373"/>
    <w:rsid w:val="00D95B26"/>
    <w:rsid w:val="00D9608D"/>
    <w:rsid w:val="00D969A3"/>
    <w:rsid w:val="00DA08E1"/>
    <w:rsid w:val="00DA2317"/>
    <w:rsid w:val="00DA2C3A"/>
    <w:rsid w:val="00DA482E"/>
    <w:rsid w:val="00DA4D26"/>
    <w:rsid w:val="00DA5D89"/>
    <w:rsid w:val="00DB3A20"/>
    <w:rsid w:val="00DB67A1"/>
    <w:rsid w:val="00DC61C9"/>
    <w:rsid w:val="00DD0743"/>
    <w:rsid w:val="00DD1F2D"/>
    <w:rsid w:val="00DD4210"/>
    <w:rsid w:val="00DE2AAA"/>
    <w:rsid w:val="00DE48FD"/>
    <w:rsid w:val="00DE68C5"/>
    <w:rsid w:val="00DE7ED7"/>
    <w:rsid w:val="00DF2C96"/>
    <w:rsid w:val="00E01D64"/>
    <w:rsid w:val="00E0450D"/>
    <w:rsid w:val="00E05B0F"/>
    <w:rsid w:val="00E10274"/>
    <w:rsid w:val="00E12136"/>
    <w:rsid w:val="00E138F8"/>
    <w:rsid w:val="00E21481"/>
    <w:rsid w:val="00E22C63"/>
    <w:rsid w:val="00E2475E"/>
    <w:rsid w:val="00E24FF0"/>
    <w:rsid w:val="00E25548"/>
    <w:rsid w:val="00E36D09"/>
    <w:rsid w:val="00E404E1"/>
    <w:rsid w:val="00E40D64"/>
    <w:rsid w:val="00E41BED"/>
    <w:rsid w:val="00E423B8"/>
    <w:rsid w:val="00E42419"/>
    <w:rsid w:val="00E43F41"/>
    <w:rsid w:val="00E4453E"/>
    <w:rsid w:val="00E452BB"/>
    <w:rsid w:val="00E51DAD"/>
    <w:rsid w:val="00E54761"/>
    <w:rsid w:val="00E55734"/>
    <w:rsid w:val="00E574E5"/>
    <w:rsid w:val="00E57F8F"/>
    <w:rsid w:val="00E6172A"/>
    <w:rsid w:val="00E633F4"/>
    <w:rsid w:val="00E63D79"/>
    <w:rsid w:val="00E669DC"/>
    <w:rsid w:val="00E67E76"/>
    <w:rsid w:val="00E71D15"/>
    <w:rsid w:val="00E73477"/>
    <w:rsid w:val="00E747CF"/>
    <w:rsid w:val="00E776AC"/>
    <w:rsid w:val="00E80C92"/>
    <w:rsid w:val="00E902E7"/>
    <w:rsid w:val="00EA19D6"/>
    <w:rsid w:val="00EA4CFC"/>
    <w:rsid w:val="00EB27F4"/>
    <w:rsid w:val="00EB31BA"/>
    <w:rsid w:val="00EB3724"/>
    <w:rsid w:val="00EB7F64"/>
    <w:rsid w:val="00EC0921"/>
    <w:rsid w:val="00EC2CA3"/>
    <w:rsid w:val="00EC3378"/>
    <w:rsid w:val="00EC3DE6"/>
    <w:rsid w:val="00EC5976"/>
    <w:rsid w:val="00EC5AEA"/>
    <w:rsid w:val="00ED1797"/>
    <w:rsid w:val="00ED4521"/>
    <w:rsid w:val="00ED6DE5"/>
    <w:rsid w:val="00EE04E6"/>
    <w:rsid w:val="00EF3785"/>
    <w:rsid w:val="00EF395E"/>
    <w:rsid w:val="00EF6820"/>
    <w:rsid w:val="00F01D95"/>
    <w:rsid w:val="00F01DC9"/>
    <w:rsid w:val="00F0382A"/>
    <w:rsid w:val="00F03FC6"/>
    <w:rsid w:val="00F06044"/>
    <w:rsid w:val="00F06695"/>
    <w:rsid w:val="00F135EC"/>
    <w:rsid w:val="00F16C6A"/>
    <w:rsid w:val="00F1717F"/>
    <w:rsid w:val="00F2026C"/>
    <w:rsid w:val="00F21BF6"/>
    <w:rsid w:val="00F22E0F"/>
    <w:rsid w:val="00F234D6"/>
    <w:rsid w:val="00F23655"/>
    <w:rsid w:val="00F26A66"/>
    <w:rsid w:val="00F3032B"/>
    <w:rsid w:val="00F32ECB"/>
    <w:rsid w:val="00F33DAF"/>
    <w:rsid w:val="00F3488F"/>
    <w:rsid w:val="00F414D7"/>
    <w:rsid w:val="00F445A5"/>
    <w:rsid w:val="00F5183E"/>
    <w:rsid w:val="00F52F69"/>
    <w:rsid w:val="00F53094"/>
    <w:rsid w:val="00F53185"/>
    <w:rsid w:val="00F5FE1A"/>
    <w:rsid w:val="00F60036"/>
    <w:rsid w:val="00F651C3"/>
    <w:rsid w:val="00F6680C"/>
    <w:rsid w:val="00F71CCB"/>
    <w:rsid w:val="00F75B5C"/>
    <w:rsid w:val="00F82742"/>
    <w:rsid w:val="00F85A4B"/>
    <w:rsid w:val="00F90A34"/>
    <w:rsid w:val="00F91DCE"/>
    <w:rsid w:val="00F920DC"/>
    <w:rsid w:val="00F95077"/>
    <w:rsid w:val="00F95E21"/>
    <w:rsid w:val="00F9645E"/>
    <w:rsid w:val="00F9789E"/>
    <w:rsid w:val="00FA008E"/>
    <w:rsid w:val="00FA1859"/>
    <w:rsid w:val="00FA1E4F"/>
    <w:rsid w:val="00FA30CA"/>
    <w:rsid w:val="00FA4B19"/>
    <w:rsid w:val="00FA740D"/>
    <w:rsid w:val="00FB12D2"/>
    <w:rsid w:val="00FB1823"/>
    <w:rsid w:val="00FB2BA8"/>
    <w:rsid w:val="00FB61B9"/>
    <w:rsid w:val="00FB74A2"/>
    <w:rsid w:val="00FC1AC3"/>
    <w:rsid w:val="00FC2473"/>
    <w:rsid w:val="00FC3531"/>
    <w:rsid w:val="00FC3F98"/>
    <w:rsid w:val="00FC60C0"/>
    <w:rsid w:val="00FC64F4"/>
    <w:rsid w:val="00FD1163"/>
    <w:rsid w:val="00FD2C9E"/>
    <w:rsid w:val="00FD4276"/>
    <w:rsid w:val="00FD7225"/>
    <w:rsid w:val="00FE0AF5"/>
    <w:rsid w:val="00FE18C2"/>
    <w:rsid w:val="00FF36BA"/>
    <w:rsid w:val="00FF4BA7"/>
    <w:rsid w:val="00FF6F49"/>
    <w:rsid w:val="0164C6C4"/>
    <w:rsid w:val="0BE531BC"/>
    <w:rsid w:val="290DFC5E"/>
    <w:rsid w:val="2B36508A"/>
    <w:rsid w:val="2BCF7A28"/>
    <w:rsid w:val="3518BA7C"/>
    <w:rsid w:val="35565C75"/>
    <w:rsid w:val="3CF9B8D6"/>
    <w:rsid w:val="3D7E5831"/>
    <w:rsid w:val="3E9BDC7B"/>
    <w:rsid w:val="470A8E96"/>
    <w:rsid w:val="4A036A11"/>
    <w:rsid w:val="540A4CE5"/>
    <w:rsid w:val="55A9051F"/>
    <w:rsid w:val="56C12743"/>
    <w:rsid w:val="73784687"/>
    <w:rsid w:val="767E4639"/>
    <w:rsid w:val="7B383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  <w14:docId w14:val="6A1882B5"/>
  <w15:chartTrackingRefBased/>
  <w15:docId w15:val="{F8D42D15-2D77-43A8-8319-AFB46E97D923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 wp14">
  <w:docDefaults>
    <w:rPrDefault>
      <w:rPr>
        <w:rFonts w:ascii="Times New Roman" w:hAnsi="Times New Roman" w:eastAsia="Batang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rPr>
      <w:sz w:val="24"/>
      <w:szCs w:val="24"/>
      <w:lang w:eastAsia="ko-KR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rsid w:val="009C621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9C6212"/>
    <w:pPr>
      <w:tabs>
        <w:tab w:val="center" w:pos="4153"/>
        <w:tab w:val="right" w:pos="8306"/>
      </w:tabs>
    </w:pPr>
  </w:style>
  <w:style w:type="paragraph" w:styleId="Default" w:customStyle="1">
    <w:name w:val="Default"/>
    <w:rsid w:val="009C6212"/>
    <w:pPr>
      <w:widowControl w:val="0"/>
      <w:autoSpaceDE w:val="0"/>
      <w:autoSpaceDN w:val="0"/>
      <w:adjustRightInd w:val="0"/>
    </w:pPr>
    <w:rPr>
      <w:rFonts w:ascii="KTGEZ Z+ Perpetua Std" w:hAnsi="KTGEZ Z+ Perpetua Std" w:eastAsia="Times New Roman" w:cs="KTGEZ Z+ Perpetua Std"/>
      <w:color w:val="000000"/>
      <w:sz w:val="24"/>
      <w:szCs w:val="24"/>
      <w:lang w:val="en-US" w:eastAsia="en-US"/>
    </w:rPr>
  </w:style>
  <w:style w:type="paragraph" w:styleId="BasicParagraph" w:customStyle="1">
    <w:name w:val="[Basic Paragraph]"/>
    <w:basedOn w:val="Normal"/>
    <w:rsid w:val="009C621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eastAsia="Times New Roman" w:cs="Times-Roman"/>
      <w:color w:val="000000"/>
      <w:lang w:val="en-US" w:eastAsia="en-US"/>
    </w:rPr>
  </w:style>
  <w:style w:type="paragraph" w:styleId="Date">
    <w:name w:val="Date"/>
    <w:basedOn w:val="Normal"/>
    <w:next w:val="Normal"/>
    <w:rsid w:val="006324B3"/>
  </w:style>
  <w:style w:type="character" w:styleId="Hyperlink">
    <w:name w:val="Hyperlink"/>
    <w:rsid w:val="006324B3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BF7275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link w:val="BalloonText"/>
    <w:rsid w:val="00BF7275"/>
    <w:rPr>
      <w:rFonts w:ascii="Tahoma" w:hAnsi="Tahoma" w:cs="Tahoma"/>
      <w:sz w:val="16"/>
      <w:szCs w:val="16"/>
      <w:lang w:eastAsia="ko-KR"/>
    </w:rPr>
  </w:style>
  <w:style w:type="paragraph" w:styleId="ListParagraph">
    <w:name w:val="List Paragraph"/>
    <w:basedOn w:val="Normal"/>
    <w:uiPriority w:val="34"/>
    <w:qFormat/>
    <w:rsid w:val="0075467C"/>
    <w:pPr>
      <w:ind w:left="720"/>
      <w:contextualSpacing/>
    </w:pPr>
    <w:rPr>
      <w:rFonts w:ascii="Tahoma" w:hAnsi="Tahoma" w:eastAsia="Calibri"/>
      <w:lang w:eastAsia="en-US"/>
    </w:rPr>
  </w:style>
  <w:style w:type="paragraph" w:styleId="NoSpacing">
    <w:name w:val="No Spacing"/>
    <w:uiPriority w:val="1"/>
    <w:qFormat/>
    <w:rsid w:val="00A02E99"/>
    <w:rPr>
      <w:rFonts w:ascii="Calibri" w:hAnsi="Calibri" w:eastAsia="Calibri"/>
      <w:sz w:val="22"/>
      <w:szCs w:val="22"/>
      <w:lang w:eastAsia="en-US"/>
    </w:rPr>
  </w:style>
  <w:style w:type="character" w:styleId="normaltextrun" w:customStyle="1">
    <w:name w:val="normaltextrun"/>
    <w:rsid w:val="001957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010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1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1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9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header" Target="header2.xml" Id="rId13" /><Relationship Type="http://schemas.openxmlformats.org/officeDocument/2006/relationships/fontTable" Target="fontTable.xml" Id="rId1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header" Target="header1.xml" Id="rId12" /><Relationship Type="http://schemas.openxmlformats.org/officeDocument/2006/relationships/footer" Target="footer3.xml" Id="rId17" /><Relationship Type="http://schemas.openxmlformats.org/officeDocument/2006/relationships/customXml" Target="../customXml/item2.xml" Id="rId2" /><Relationship Type="http://schemas.openxmlformats.org/officeDocument/2006/relationships/header" Target="header3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image" Target="media/image2.png" Id="rId11" /><Relationship Type="http://schemas.openxmlformats.org/officeDocument/2006/relationships/styles" Target="styles.xml" Id="rId5" /><Relationship Type="http://schemas.openxmlformats.org/officeDocument/2006/relationships/footer" Target="footer2.xml" Id="rId15" /><Relationship Type="http://schemas.openxmlformats.org/officeDocument/2006/relationships/image" Target="media/image1.jpeg" Id="rId10" /><Relationship Type="http://schemas.openxmlformats.org/officeDocument/2006/relationships/theme" Target="theme/theme1.xml" Id="rId19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footer" Target="footer1.xml" Id="rId14" 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BANGOR.AC.UK" TargetMode="External"/><Relationship Id="rId1" Type="http://schemas.openxmlformats.org/officeDocument/2006/relationships/hyperlink" Target="http://WWW.BANGOR.AC.UK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NSS003~1.001\LOCALS~1\Temp\SENRGY%20Letter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A4C4A80F90D1942B018FD2427FE197A" ma:contentTypeVersion="6" ma:contentTypeDescription="Create a new document." ma:contentTypeScope="" ma:versionID="5ced5b06810b11258405fe21cb67f97c">
  <xsd:schema xmlns:xsd="http://www.w3.org/2001/XMLSchema" xmlns:xs="http://www.w3.org/2001/XMLSchema" xmlns:p="http://schemas.microsoft.com/office/2006/metadata/properties" xmlns:ns2="9abd0321-a402-4ac4-adbe-42ffb44526c0" xmlns:ns3="3c65ce01-cdde-481c-ac69-70e4da5a63c5" targetNamespace="http://schemas.microsoft.com/office/2006/metadata/properties" ma:root="true" ma:fieldsID="562056414f92774faa049a9f98846457" ns2:_="" ns3:_="">
    <xsd:import namespace="9abd0321-a402-4ac4-adbe-42ffb44526c0"/>
    <xsd:import namespace="3c65ce01-cdde-481c-ac69-70e4da5a63c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bd0321-a402-4ac4-adbe-42ffb44526c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65ce01-cdde-481c-ac69-70e4da5a63c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58B05D0-A2AA-447F-BD31-54F161EF86C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abd0321-a402-4ac4-adbe-42ffb44526c0"/>
    <ds:schemaRef ds:uri="3c65ce01-cdde-481c-ac69-70e4da5a63c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8FF94D3-4B55-4988-B5C1-A0F99B7EF1B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EA209B1-5FA4-47FD-9E8E-1F9D6EEAB099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9abd0321-a402-4ac4-adbe-42ffb44526c0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3c65ce01-cdde-481c-ac69-70e4da5a63c5"/>
    <ds:schemaRef ds:uri="http://www.w3.org/XML/1998/namespace"/>
    <ds:schemaRef ds:uri="http://purl.org/dc/dcmitype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SENRGY Letter Template.dot</ap:Template>
  <ap:Application>Microsoft Word for the web</ap:Application>
  <ap:DocSecurity>0</ap:DocSecurity>
  <ap:ScaleCrop>false</ap:ScaleCrop>
  <ap:Company>UWB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nss003</dc:creator>
  <keywords/>
  <lastModifiedBy>Jane Lee</lastModifiedBy>
  <revision>4</revision>
  <lastPrinted>2018-11-08T17:01:00.0000000Z</lastPrinted>
  <dcterms:created xsi:type="dcterms:W3CDTF">2021-02-25T14:31:00.0000000Z</dcterms:created>
  <dcterms:modified xsi:type="dcterms:W3CDTF">2021-03-22T10:32:48.6322015Z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0x0101007A4C4A80F90D1942B018FD2427FE197A</vt:lpwstr>
  </property>
</Properties>
</file>