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76D" w:rsidRDefault="007D571C">
      <w:bookmarkStart w:id="0" w:name="_GoBack"/>
      <w:bookmarkEnd w:id="0"/>
      <w:r>
        <w:t>Revised interview questions</w:t>
      </w:r>
      <w:r w:rsidR="008D0FAD">
        <w:t xml:space="preserve"> – for practitioners</w:t>
      </w:r>
    </w:p>
    <w:p w:rsidR="009F288C" w:rsidRDefault="009F288C"/>
    <w:p w:rsidR="008D0FAD" w:rsidRDefault="008D0FAD" w:rsidP="008D0FAD">
      <w:r>
        <w:t>Professional background/changing context</w:t>
      </w:r>
    </w:p>
    <w:p w:rsidR="008D0FAD" w:rsidRDefault="008D0FAD" w:rsidP="008D0FAD">
      <w:pPr>
        <w:pStyle w:val="ListParagraph"/>
        <w:numPr>
          <w:ilvl w:val="0"/>
          <w:numId w:val="2"/>
        </w:numPr>
      </w:pPr>
      <w:r>
        <w:t>Can you tell me your current role within the service?</w:t>
      </w:r>
    </w:p>
    <w:p w:rsidR="008D0FAD" w:rsidRDefault="008D0FAD" w:rsidP="008D0FAD">
      <w:pPr>
        <w:pStyle w:val="ListParagraph"/>
        <w:numPr>
          <w:ilvl w:val="0"/>
          <w:numId w:val="2"/>
        </w:numPr>
      </w:pPr>
      <w:r>
        <w:t>Why did you get into youth justice work?</w:t>
      </w:r>
    </w:p>
    <w:p w:rsidR="008D0FAD" w:rsidRDefault="008D0FAD" w:rsidP="008D0FAD">
      <w:pPr>
        <w:pStyle w:val="ListParagraph"/>
        <w:numPr>
          <w:ilvl w:val="0"/>
          <w:numId w:val="2"/>
        </w:numPr>
      </w:pPr>
      <w:r>
        <w:t>What did you think the job was about when you first got into the work? And now?</w:t>
      </w:r>
    </w:p>
    <w:p w:rsidR="008D0FAD" w:rsidRDefault="008D0FAD" w:rsidP="008D0FAD">
      <w:pPr>
        <w:pStyle w:val="ListParagraph"/>
        <w:numPr>
          <w:ilvl w:val="0"/>
          <w:numId w:val="2"/>
        </w:numPr>
      </w:pPr>
      <w:r>
        <w:t>How has your career developed since you first got into this work?</w:t>
      </w:r>
    </w:p>
    <w:p w:rsidR="008D0FAD" w:rsidRDefault="008D0FAD" w:rsidP="008D0FAD"/>
    <w:p w:rsidR="008D0FAD" w:rsidRDefault="008D0FAD" w:rsidP="008D0FAD">
      <w:r>
        <w:t>Education/training/learning</w:t>
      </w:r>
    </w:p>
    <w:p w:rsidR="008D0FAD" w:rsidRDefault="003B1DCA" w:rsidP="008D0FAD">
      <w:pPr>
        <w:pStyle w:val="ListParagraph"/>
        <w:numPr>
          <w:ilvl w:val="0"/>
          <w:numId w:val="3"/>
        </w:numPr>
      </w:pPr>
      <w:r>
        <w:t>H</w:t>
      </w:r>
      <w:r w:rsidR="008D0FAD">
        <w:t>ow did you learn to do what you do?</w:t>
      </w:r>
      <w:r>
        <w:t xml:space="preserve"> (prompt about education/training</w:t>
      </w:r>
      <w:r w:rsidR="00DE273B">
        <w:t xml:space="preserve"> details</w:t>
      </w:r>
      <w:r>
        <w:t>)</w:t>
      </w:r>
    </w:p>
    <w:p w:rsidR="008D0FAD" w:rsidRDefault="008D0FAD" w:rsidP="008D0FAD">
      <w:pPr>
        <w:pStyle w:val="ListParagraph"/>
        <w:numPr>
          <w:ilvl w:val="0"/>
          <w:numId w:val="3"/>
        </w:numPr>
      </w:pPr>
      <w:r>
        <w:t xml:space="preserve">Would you say you are still learning? If so, how do you learn now? </w:t>
      </w:r>
    </w:p>
    <w:p w:rsidR="008D0FAD" w:rsidRDefault="003B1DCA" w:rsidP="008D0FAD">
      <w:pPr>
        <w:pStyle w:val="ListParagraph"/>
        <w:numPr>
          <w:ilvl w:val="0"/>
          <w:numId w:val="3"/>
        </w:numPr>
      </w:pPr>
      <w:r>
        <w:t>How does this connect with how you actually do your job? In other words, how do you decide when to change the way you go about doing your job?</w:t>
      </w:r>
      <w:r w:rsidR="00760DAE">
        <w:t xml:space="preserve"> </w:t>
      </w:r>
      <w:r w:rsidR="008D0FAD">
        <w:t xml:space="preserve">Who or what shapes this? </w:t>
      </w:r>
    </w:p>
    <w:p w:rsidR="00DE273B" w:rsidRDefault="00DE273B" w:rsidP="00DE273B"/>
    <w:p w:rsidR="008D0FAD" w:rsidRDefault="008D0FAD" w:rsidP="008D0FAD">
      <w:r>
        <w:t>Policy/practice/process</w:t>
      </w:r>
    </w:p>
    <w:p w:rsidR="008D0FAD" w:rsidRDefault="003B1DCA" w:rsidP="008D0FAD">
      <w:pPr>
        <w:pStyle w:val="ListParagraph"/>
        <w:numPr>
          <w:ilvl w:val="0"/>
          <w:numId w:val="4"/>
        </w:numPr>
      </w:pPr>
      <w:r>
        <w:t>So more generally, w</w:t>
      </w:r>
      <w:r w:rsidR="008D0FAD">
        <w:t xml:space="preserve">hat </w:t>
      </w:r>
      <w:r>
        <w:t xml:space="preserve">do you understand by </w:t>
      </w:r>
      <w:r w:rsidR="008D0FAD">
        <w:t>policy?</w:t>
      </w:r>
    </w:p>
    <w:p w:rsidR="008D0FAD" w:rsidRDefault="003B1DCA" w:rsidP="008D0FAD">
      <w:pPr>
        <w:pStyle w:val="ListParagraph"/>
        <w:numPr>
          <w:ilvl w:val="0"/>
          <w:numId w:val="4"/>
        </w:numPr>
      </w:pPr>
      <w:r>
        <w:t>And w</w:t>
      </w:r>
      <w:r w:rsidR="008D0FAD">
        <w:t>hat is practice?</w:t>
      </w:r>
    </w:p>
    <w:p w:rsidR="008D0FAD" w:rsidRDefault="008D0FAD" w:rsidP="008D0FAD">
      <w:pPr>
        <w:pStyle w:val="ListParagraph"/>
        <w:numPr>
          <w:ilvl w:val="0"/>
          <w:numId w:val="4"/>
        </w:numPr>
      </w:pPr>
      <w:r>
        <w:t xml:space="preserve">What do you </w:t>
      </w:r>
      <w:r w:rsidR="003B1DCA">
        <w:t xml:space="preserve">actually </w:t>
      </w:r>
      <w:r>
        <w:t>do on a day to day basis?</w:t>
      </w:r>
    </w:p>
    <w:p w:rsidR="008D0FAD" w:rsidRDefault="008D0FAD" w:rsidP="008D0FAD">
      <w:pPr>
        <w:pStyle w:val="ListParagraph"/>
        <w:numPr>
          <w:ilvl w:val="0"/>
          <w:numId w:val="4"/>
        </w:numPr>
      </w:pPr>
      <w:r>
        <w:t>What percentage of your time would you say is taken up with paperwork as opposed to direct contact with young people? Has this changed since you first went into the job? How?</w:t>
      </w:r>
    </w:p>
    <w:p w:rsidR="00DE273B" w:rsidRDefault="008D0FAD" w:rsidP="008D0FAD">
      <w:pPr>
        <w:pStyle w:val="ListParagraph"/>
        <w:numPr>
          <w:ilvl w:val="0"/>
          <w:numId w:val="4"/>
        </w:numPr>
      </w:pPr>
      <w:r>
        <w:t xml:space="preserve">Do you think this paperwork is the same </w:t>
      </w:r>
      <w:r w:rsidR="003B1DCA">
        <w:t>as</w:t>
      </w:r>
      <w:r>
        <w:t xml:space="preserve"> practice?</w:t>
      </w:r>
    </w:p>
    <w:p w:rsidR="003B1DCA" w:rsidRDefault="003B1DCA" w:rsidP="008D0FAD">
      <w:pPr>
        <w:pStyle w:val="ListParagraph"/>
        <w:numPr>
          <w:ilvl w:val="0"/>
          <w:numId w:val="4"/>
        </w:numPr>
      </w:pPr>
      <w:r>
        <w:t>How do you become aware of changes to local policies or approaches?</w:t>
      </w:r>
    </w:p>
    <w:p w:rsidR="003B1DCA" w:rsidRDefault="003B1DCA" w:rsidP="008D0FAD">
      <w:pPr>
        <w:pStyle w:val="ListParagraph"/>
        <w:numPr>
          <w:ilvl w:val="0"/>
          <w:numId w:val="4"/>
        </w:numPr>
      </w:pPr>
      <w:r>
        <w:t xml:space="preserve">How do you become aware of national changes </w:t>
      </w:r>
      <w:r w:rsidR="00760DAE">
        <w:t>within</w:t>
      </w:r>
      <w:r>
        <w:t xml:space="preserve"> </w:t>
      </w:r>
      <w:proofErr w:type="gramStart"/>
      <w:r>
        <w:t xml:space="preserve">youth </w:t>
      </w:r>
      <w:r w:rsidR="00DE273B">
        <w:t xml:space="preserve"> </w:t>
      </w:r>
      <w:r>
        <w:t>justice</w:t>
      </w:r>
      <w:proofErr w:type="gramEnd"/>
      <w:r>
        <w:t xml:space="preserve">? </w:t>
      </w:r>
    </w:p>
    <w:p w:rsidR="003B1DCA" w:rsidRDefault="00DE273B" w:rsidP="008D0FAD">
      <w:pPr>
        <w:pStyle w:val="ListParagraph"/>
        <w:numPr>
          <w:ilvl w:val="0"/>
          <w:numId w:val="4"/>
        </w:numPr>
      </w:pPr>
      <w:r>
        <w:t xml:space="preserve">Would you say these kinds of changes </w:t>
      </w:r>
      <w:r w:rsidR="003B1DCA">
        <w:t xml:space="preserve">have an impact on your day to day working </w:t>
      </w:r>
      <w:proofErr w:type="gramStart"/>
      <w:r w:rsidR="003B1DCA">
        <w:t>life.</w:t>
      </w:r>
      <w:proofErr w:type="gramEnd"/>
      <w:r w:rsidR="003B1DCA">
        <w:t xml:space="preserve"> How?</w:t>
      </w:r>
      <w:r w:rsidR="00C1289C">
        <w:t xml:space="preserve"> (Ask for grounded example – e.g. YRIs, YCCs, Think Family)</w:t>
      </w:r>
    </w:p>
    <w:p w:rsidR="008D0FAD" w:rsidRDefault="008D0FAD" w:rsidP="008D0FAD"/>
    <w:p w:rsidR="008D0FAD" w:rsidRDefault="00434BB1" w:rsidP="008D0FAD">
      <w:r>
        <w:t>Day to day c</w:t>
      </w:r>
      <w:r w:rsidR="008D0FAD">
        <w:t>ontrol</w:t>
      </w:r>
      <w:r w:rsidR="00814A7A">
        <w:t>/</w:t>
      </w:r>
      <w:r w:rsidR="008D0FAD">
        <w:t>decision-making</w:t>
      </w:r>
      <w:r w:rsidR="00814A7A">
        <w:t>/prioritisation</w:t>
      </w:r>
    </w:p>
    <w:p w:rsidR="008D0FAD" w:rsidRDefault="003B1DCA" w:rsidP="008D0FAD">
      <w:pPr>
        <w:pStyle w:val="ListParagraph"/>
        <w:numPr>
          <w:ilvl w:val="0"/>
          <w:numId w:val="5"/>
        </w:numPr>
      </w:pPr>
      <w:r>
        <w:t>How much control would you say you have over your day to day working life?</w:t>
      </w:r>
    </w:p>
    <w:p w:rsidR="003B1DCA" w:rsidRDefault="003B1DCA" w:rsidP="008D0FAD">
      <w:pPr>
        <w:pStyle w:val="ListParagraph"/>
        <w:numPr>
          <w:ilvl w:val="0"/>
          <w:numId w:val="5"/>
        </w:numPr>
      </w:pPr>
      <w:r>
        <w:t>What are the main things that limit or shape your control?</w:t>
      </w:r>
    </w:p>
    <w:p w:rsidR="00C1289C" w:rsidRDefault="00C1289C" w:rsidP="008D0FAD">
      <w:pPr>
        <w:pStyle w:val="ListParagraph"/>
        <w:numPr>
          <w:ilvl w:val="0"/>
          <w:numId w:val="5"/>
        </w:numPr>
      </w:pPr>
      <w:r>
        <w:t>If you could wave a magic wand and remove three things that make your job difficult what would they be?</w:t>
      </w:r>
    </w:p>
    <w:p w:rsidR="003B1DCA" w:rsidRDefault="003B1DCA" w:rsidP="008D0FAD">
      <w:pPr>
        <w:pStyle w:val="ListParagraph"/>
        <w:numPr>
          <w:ilvl w:val="0"/>
          <w:numId w:val="5"/>
        </w:numPr>
      </w:pPr>
      <w:r>
        <w:t>Do you ever say no to demands that are placed on you? When/how?</w:t>
      </w:r>
    </w:p>
    <w:p w:rsidR="003B1DCA" w:rsidRDefault="003B1DCA" w:rsidP="008D0FAD">
      <w:pPr>
        <w:pStyle w:val="ListParagraph"/>
        <w:numPr>
          <w:ilvl w:val="0"/>
          <w:numId w:val="5"/>
        </w:numPr>
      </w:pPr>
      <w:r>
        <w:t>How do you go about prioritising your work? What shapes this decision?</w:t>
      </w:r>
      <w:r w:rsidR="00C1289C">
        <w:t xml:space="preserve"> Could you give an example?</w:t>
      </w:r>
    </w:p>
    <w:p w:rsidR="00814A7A" w:rsidRDefault="00814A7A" w:rsidP="00814A7A">
      <w:pPr>
        <w:pStyle w:val="ListParagraph"/>
        <w:numPr>
          <w:ilvl w:val="0"/>
          <w:numId w:val="5"/>
        </w:numPr>
      </w:pPr>
      <w:r>
        <w:t>Who do you see as the main partners or beneficiaries of your work?</w:t>
      </w:r>
      <w:r w:rsidRPr="00814A7A">
        <w:t xml:space="preserve"> </w:t>
      </w:r>
      <w:r>
        <w:t>Are their priorities the same as yours? How do you negotiate these?</w:t>
      </w:r>
    </w:p>
    <w:p w:rsidR="003B1DCA" w:rsidRDefault="00814A7A" w:rsidP="008D0FAD">
      <w:pPr>
        <w:pStyle w:val="ListParagraph"/>
        <w:numPr>
          <w:ilvl w:val="0"/>
          <w:numId w:val="5"/>
        </w:numPr>
      </w:pPr>
      <w:r>
        <w:t>How important is the assessment and management of risk within your work?</w:t>
      </w:r>
    </w:p>
    <w:p w:rsidR="00814A7A" w:rsidRDefault="00814A7A" w:rsidP="008D0FAD">
      <w:pPr>
        <w:pStyle w:val="ListParagraph"/>
        <w:numPr>
          <w:ilvl w:val="0"/>
          <w:numId w:val="5"/>
        </w:numPr>
      </w:pPr>
      <w:r>
        <w:t>Are other priorities</w:t>
      </w:r>
      <w:r w:rsidR="00DE273B">
        <w:t xml:space="preserve"> also</w:t>
      </w:r>
      <w:r>
        <w:t xml:space="preserve"> important? </w:t>
      </w:r>
    </w:p>
    <w:p w:rsidR="00434BB1" w:rsidRDefault="00434BB1" w:rsidP="008D0FAD">
      <w:pPr>
        <w:pStyle w:val="ListParagraph"/>
        <w:numPr>
          <w:ilvl w:val="0"/>
          <w:numId w:val="5"/>
        </w:numPr>
      </w:pPr>
      <w:r>
        <w:t xml:space="preserve">How is your work recorded </w:t>
      </w:r>
      <w:r w:rsidR="00760DAE">
        <w:t>or</w:t>
      </w:r>
      <w:r>
        <w:t xml:space="preserve"> your success monitored? </w:t>
      </w:r>
      <w:r w:rsidR="00760DAE">
        <w:t xml:space="preserve">How </w:t>
      </w:r>
      <w:r>
        <w:t xml:space="preserve">does this </w:t>
      </w:r>
      <w:r w:rsidR="00C1289C">
        <w:t>shape</w:t>
      </w:r>
      <w:r>
        <w:t xml:space="preserve"> what you actually do?</w:t>
      </w:r>
    </w:p>
    <w:p w:rsidR="003B1DCA" w:rsidRDefault="003B1DCA" w:rsidP="003B1DCA"/>
    <w:p w:rsidR="00434BB1" w:rsidRDefault="00434BB1" w:rsidP="00434BB1">
      <w:r>
        <w:t>Broader vision/service direction/policy direction</w:t>
      </w:r>
    </w:p>
    <w:p w:rsidR="00F21884" w:rsidRDefault="00434BB1" w:rsidP="00434BB1">
      <w:pPr>
        <w:pStyle w:val="ListParagraph"/>
        <w:numPr>
          <w:ilvl w:val="0"/>
          <w:numId w:val="6"/>
        </w:numPr>
      </w:pPr>
      <w:r>
        <w:t>What would you say are the purposes of your organisation</w:t>
      </w:r>
      <w:r w:rsidR="00DE273B">
        <w:t>?</w:t>
      </w:r>
      <w:r>
        <w:t xml:space="preserve"> Has this changed over time</w:t>
      </w:r>
      <w:r w:rsidR="00F21884">
        <w:t xml:space="preserve">? </w:t>
      </w:r>
    </w:p>
    <w:p w:rsidR="00434BB1" w:rsidRDefault="00F21884" w:rsidP="00434BB1">
      <w:pPr>
        <w:pStyle w:val="ListParagraph"/>
        <w:numPr>
          <w:ilvl w:val="0"/>
          <w:numId w:val="6"/>
        </w:numPr>
      </w:pPr>
      <w:r>
        <w:t>Do you think there are other ways in which the context in which you work has changed over time?</w:t>
      </w:r>
    </w:p>
    <w:p w:rsidR="00434BB1" w:rsidRDefault="00434BB1" w:rsidP="00434BB1">
      <w:pPr>
        <w:pStyle w:val="ListParagraph"/>
        <w:numPr>
          <w:ilvl w:val="0"/>
          <w:numId w:val="6"/>
        </w:numPr>
      </w:pPr>
      <w:r>
        <w:t>Is there a vision</w:t>
      </w:r>
      <w:r w:rsidR="00F21884">
        <w:t xml:space="preserve"> now</w:t>
      </w:r>
      <w:r>
        <w:t xml:space="preserve">? </w:t>
      </w:r>
      <w:r w:rsidR="00F21884">
        <w:t xml:space="preserve">In the past? </w:t>
      </w:r>
      <w:r>
        <w:t>If so, who sets it?</w:t>
      </w:r>
    </w:p>
    <w:p w:rsidR="00434BB1" w:rsidRDefault="00434BB1" w:rsidP="00434BB1">
      <w:pPr>
        <w:pStyle w:val="ListParagraph"/>
        <w:numPr>
          <w:ilvl w:val="0"/>
          <w:numId w:val="6"/>
        </w:numPr>
      </w:pPr>
      <w:r>
        <w:t>How do you understand the drivers behind that?</w:t>
      </w:r>
    </w:p>
    <w:p w:rsidR="00C6537A" w:rsidRDefault="00434BB1" w:rsidP="00C6537A">
      <w:pPr>
        <w:pStyle w:val="ListParagraph"/>
        <w:numPr>
          <w:ilvl w:val="0"/>
          <w:numId w:val="6"/>
        </w:numPr>
      </w:pPr>
      <w:r>
        <w:t xml:space="preserve">To what extent does this affect what you </w:t>
      </w:r>
      <w:r w:rsidR="00DE273B">
        <w:t xml:space="preserve">actually </w:t>
      </w:r>
      <w:r>
        <w:t>do</w:t>
      </w:r>
      <w:r w:rsidR="00DE273B">
        <w:t xml:space="preserve"> on a day-to-day basis</w:t>
      </w:r>
      <w:r>
        <w:t>?</w:t>
      </w:r>
    </w:p>
    <w:sectPr w:rsidR="00C6537A" w:rsidSect="000C7F7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179A4"/>
    <w:multiLevelType w:val="hybridMultilevel"/>
    <w:tmpl w:val="D0A6E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C3A97"/>
    <w:multiLevelType w:val="hybridMultilevel"/>
    <w:tmpl w:val="001A4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405888"/>
    <w:multiLevelType w:val="hybridMultilevel"/>
    <w:tmpl w:val="04E28ED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5F35E88"/>
    <w:multiLevelType w:val="hybridMultilevel"/>
    <w:tmpl w:val="946C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F27AAE"/>
    <w:multiLevelType w:val="hybridMultilevel"/>
    <w:tmpl w:val="852208BC"/>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D1351F"/>
    <w:multiLevelType w:val="hybridMultilevel"/>
    <w:tmpl w:val="43743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71C"/>
    <w:rsid w:val="000C7F77"/>
    <w:rsid w:val="003B1DCA"/>
    <w:rsid w:val="00434BB1"/>
    <w:rsid w:val="00760DAE"/>
    <w:rsid w:val="007D571C"/>
    <w:rsid w:val="00814A7A"/>
    <w:rsid w:val="0089076D"/>
    <w:rsid w:val="008D0FAD"/>
    <w:rsid w:val="009F288C"/>
    <w:rsid w:val="00A96F17"/>
    <w:rsid w:val="00AC021D"/>
    <w:rsid w:val="00B65B64"/>
    <w:rsid w:val="00C1289C"/>
    <w:rsid w:val="00C6537A"/>
    <w:rsid w:val="00DE273B"/>
    <w:rsid w:val="00E25DBE"/>
    <w:rsid w:val="00F218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11B0B4-A794-4DC7-905C-5D9F6DBCC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111CBC4C.dotm</Template>
  <TotalTime>0</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Durham University</Company>
  <LinksUpToDate>false</LinksUpToDate>
  <CharactersWithSpaces>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npxn64</dc:creator>
  <cp:lastModifiedBy>Phoenix, Jo (Prof.)</cp:lastModifiedBy>
  <cp:revision>2</cp:revision>
  <dcterms:created xsi:type="dcterms:W3CDTF">2016-07-01T16:26:00Z</dcterms:created>
  <dcterms:modified xsi:type="dcterms:W3CDTF">2016-07-01T16:26:00Z</dcterms:modified>
</cp:coreProperties>
</file>